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316DC" w14:textId="63D3B7FC" w:rsidR="0023575E" w:rsidRDefault="0023575E" w:rsidP="0023575E">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r>
      <w:r w:rsidRPr="00551F9F">
        <w:rPr>
          <w:rFonts w:ascii="Arial" w:hAnsi="Arial" w:cs="Arial"/>
          <w:b/>
          <w:bCs/>
          <w:sz w:val="28"/>
        </w:rPr>
        <w:t>R1-240</w:t>
      </w:r>
      <w:r w:rsidR="00551F9F" w:rsidRPr="00551F9F">
        <w:rPr>
          <w:rFonts w:ascii="Arial" w:hAnsi="Arial" w:cs="Arial"/>
          <w:b/>
          <w:bCs/>
          <w:sz w:val="28"/>
        </w:rPr>
        <w:t>8868</w:t>
      </w:r>
    </w:p>
    <w:p w14:paraId="24F0F620" w14:textId="77777777" w:rsidR="0023575E" w:rsidRDefault="0023575E" w:rsidP="002357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bookmarkEnd w:id="0"/>
    </w:p>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03D182A4" w14:textId="3B20C139" w:rsidR="004B6586" w:rsidRPr="008B12DB" w:rsidRDefault="004B6586" w:rsidP="004F639A">
      <w:pPr>
        <w:spacing w:before="60" w:after="60"/>
        <w:ind w:left="288"/>
      </w:pPr>
    </w:p>
    <w:p w14:paraId="6110EEFC" w14:textId="0560A0CB" w:rsidR="0033000C" w:rsidRDefault="00B24A3E" w:rsidP="007026EF">
      <w:bookmarkStart w:id="3" w:name="_Ref473802466"/>
      <w:bookmarkStart w:id="4" w:name="_Ref462669569"/>
      <w:r w:rsidRPr="008B12DB">
        <w:t xml:space="preserve">In </w:t>
      </w:r>
      <w:r w:rsidR="00D77417">
        <w:t>RAN#</w:t>
      </w:r>
      <w:r w:rsidR="00D7187E">
        <w:t>1</w:t>
      </w:r>
      <w:r w:rsidR="00C650D5">
        <w:t>0</w:t>
      </w:r>
      <w:r w:rsidR="0023575E">
        <w:t>8</w:t>
      </w:r>
      <w:r w:rsidRPr="008B12DB">
        <w:t xml:space="preserve">, </w:t>
      </w:r>
      <w:r w:rsidR="003B2F57">
        <w:t xml:space="preserve">the following agreements regarding </w:t>
      </w:r>
      <w:r w:rsidR="0033000C">
        <w:t>priority rules for collision cases 3 and TA enhancements were made [1]:</w:t>
      </w:r>
    </w:p>
    <w:p w14:paraId="61AD33FA" w14:textId="77777777" w:rsidR="0033000C" w:rsidRPr="00A16342" w:rsidRDefault="0033000C" w:rsidP="003D0369">
      <w:pPr>
        <w:ind w:left="288"/>
        <w:rPr>
          <w:b/>
          <w:bCs/>
          <w:i/>
          <w:iCs/>
          <w:lang w:eastAsia="ko-KR"/>
        </w:rPr>
      </w:pPr>
      <w:r w:rsidRPr="00A16342">
        <w:rPr>
          <w:b/>
          <w:bCs/>
          <w:i/>
          <w:iCs/>
          <w:lang w:eastAsia="ko-KR"/>
        </w:rPr>
        <w:t>Agreement</w:t>
      </w:r>
    </w:p>
    <w:p w14:paraId="4CAFF661" w14:textId="77777777" w:rsidR="0033000C" w:rsidRPr="003D0369" w:rsidRDefault="0033000C" w:rsidP="003D0369">
      <w:pPr>
        <w:ind w:left="288"/>
        <w:rPr>
          <w:i/>
          <w:iCs/>
          <w:lang w:eastAsia="zh-CN"/>
        </w:rPr>
      </w:pPr>
      <w:r w:rsidRPr="003D0369">
        <w:rPr>
          <w:i/>
          <w:iCs/>
          <w:lang w:eastAsia="zh-CN"/>
        </w:rPr>
        <w:t>The collision case 3 (</w:t>
      </w:r>
      <w:r w:rsidRPr="003D0369">
        <w:rPr>
          <w:i/>
          <w:iCs/>
          <w:kern w:val="2"/>
        </w:rPr>
        <w:t xml:space="preserve">Semi-statically configured DL reception </w:t>
      </w:r>
      <w:r w:rsidRPr="003D0369">
        <w:rPr>
          <w:i/>
          <w:iCs/>
          <w:kern w:val="2"/>
          <w:lang w:eastAsia="zh-CN"/>
        </w:rPr>
        <w:t xml:space="preserve">collides with </w:t>
      </w:r>
      <w:r w:rsidRPr="003D0369">
        <w:rPr>
          <w:i/>
          <w:iCs/>
          <w:kern w:val="2"/>
        </w:rPr>
        <w:t>semi-statically configured UL transmission</w:t>
      </w:r>
      <w:r w:rsidRPr="003D0369">
        <w:rPr>
          <w:i/>
          <w:iCs/>
          <w:lang w:eastAsia="zh-CN"/>
        </w:rPr>
        <w:t>) can’t be assumed as error case. When the collision happens at UE side for collision case 3, one of the following options on priority rules is supported.</w:t>
      </w:r>
    </w:p>
    <w:p w14:paraId="158BCB0C"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i/>
          <w:iCs/>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3D0369">
        <w:rPr>
          <w:rFonts w:ascii="Times New Roman" w:hAnsi="Times New Roman"/>
          <w:i/>
          <w:iCs/>
          <w:szCs w:val="20"/>
        </w:rPr>
        <w:t>network</w:t>
      </w:r>
      <w:r w:rsidRPr="003D0369">
        <w:rPr>
          <w:rFonts w:ascii="Times New Roman" w:eastAsia="SimSun" w:hAnsi="Times New Roman"/>
          <w:i/>
          <w:iCs/>
          <w:szCs w:val="20"/>
          <w:lang w:eastAsia="zh-CN"/>
        </w:rPr>
        <w:t xml:space="preserve"> </w:t>
      </w:r>
      <w:proofErr w:type="spellStart"/>
      <w:r w:rsidRPr="003D0369">
        <w:rPr>
          <w:rFonts w:ascii="Times New Roman" w:hAnsi="Times New Roman"/>
          <w:i/>
          <w:iCs/>
          <w:szCs w:val="20"/>
        </w:rPr>
        <w:t>signalling</w:t>
      </w:r>
      <w:proofErr w:type="spellEnd"/>
    </w:p>
    <w:p w14:paraId="2EF93CBD"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that some or all use cases are left to UE implementation regarding whether DL reception or UL transmission is dropped</w:t>
      </w:r>
    </w:p>
    <w:p w14:paraId="2A9BED09"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Note: it is not precluded that the same direction is prioritized for all different use cases</w:t>
      </w:r>
    </w:p>
    <w:p w14:paraId="3AE14BF6" w14:textId="77777777" w:rsidR="0033000C" w:rsidRPr="003D0369" w:rsidRDefault="0033000C" w:rsidP="003D0369">
      <w:pPr>
        <w:pStyle w:val="ListParagraph"/>
        <w:numPr>
          <w:ilvl w:val="0"/>
          <w:numId w:val="27"/>
        </w:numPr>
        <w:suppressAutoHyphens/>
        <w:ind w:left="1008"/>
        <w:rPr>
          <w:rFonts w:ascii="Times New Roman" w:hAnsi="Times New Roman"/>
          <w:i/>
          <w:iCs/>
          <w:szCs w:val="20"/>
        </w:rPr>
      </w:pPr>
      <w:r w:rsidRPr="003D0369">
        <w:rPr>
          <w:rFonts w:ascii="Times New Roman" w:eastAsia="SimSun" w:hAnsi="Times New Roman"/>
          <w:i/>
          <w:iCs/>
          <w:szCs w:val="20"/>
          <w:lang w:eastAsia="zh-CN"/>
        </w:rPr>
        <w:t>Option B: network indicates the priority configuration to the UE</w:t>
      </w:r>
    </w:p>
    <w:p w14:paraId="702BE01A"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that some use cases are left to UE implementation regarding whether DL reception or UL transmission is dropped</w:t>
      </w:r>
    </w:p>
    <w:p w14:paraId="5E412713"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to define default rules, if necessary</w:t>
      </w:r>
    </w:p>
    <w:p w14:paraId="615906F2" w14:textId="77777777" w:rsidR="0033000C" w:rsidRDefault="0033000C" w:rsidP="0033000C">
      <w:pPr>
        <w:rPr>
          <w:lang w:eastAsia="ko-KR"/>
        </w:rPr>
      </w:pPr>
    </w:p>
    <w:p w14:paraId="2F6C6D19" w14:textId="77777777" w:rsidR="0033000C" w:rsidRPr="003D0369" w:rsidRDefault="0033000C" w:rsidP="003D0369">
      <w:pPr>
        <w:snapToGrid w:val="0"/>
        <w:ind w:left="288"/>
        <w:rPr>
          <w:b/>
          <w:bCs/>
          <w:i/>
          <w:iCs/>
          <w:lang w:eastAsia="zh-CN"/>
        </w:rPr>
      </w:pPr>
      <w:r w:rsidRPr="003D0369">
        <w:rPr>
          <w:b/>
          <w:bCs/>
          <w:i/>
          <w:iCs/>
          <w:lang w:eastAsia="zh-CN"/>
        </w:rPr>
        <w:t>Agreement</w:t>
      </w:r>
    </w:p>
    <w:p w14:paraId="6DA2233C" w14:textId="77777777" w:rsidR="0033000C" w:rsidRPr="003D0369" w:rsidRDefault="0033000C" w:rsidP="003D0369">
      <w:pPr>
        <w:snapToGrid w:val="0"/>
        <w:ind w:left="288"/>
        <w:rPr>
          <w:bCs/>
          <w:i/>
          <w:iCs/>
        </w:rPr>
      </w:pPr>
      <w:r w:rsidRPr="003D0369">
        <w:rPr>
          <w:i/>
          <w:iCs/>
        </w:rPr>
        <w:t>T</w:t>
      </w:r>
      <w:r w:rsidRPr="003D0369">
        <w:rPr>
          <w:rFonts w:hint="eastAsia"/>
          <w:i/>
          <w:iCs/>
        </w:rPr>
        <w:t xml:space="preserve">o </w:t>
      </w:r>
      <w:r w:rsidRPr="003D0369">
        <w:rPr>
          <w:i/>
          <w:iCs/>
          <w:lang w:eastAsia="zh-CN"/>
        </w:rPr>
        <w:t xml:space="preserve">mitigate </w:t>
      </w:r>
      <w:r w:rsidRPr="003D0369">
        <w:rPr>
          <w:rFonts w:hint="eastAsia"/>
          <w:i/>
          <w:iCs/>
          <w:lang w:eastAsia="zh-CN"/>
        </w:rPr>
        <w:t>t</w:t>
      </w:r>
      <w:r w:rsidRPr="003D0369">
        <w:rPr>
          <w:rFonts w:hint="eastAsia"/>
          <w:i/>
          <w:iCs/>
        </w:rPr>
        <w:t xml:space="preserve">he collisions of case3 and case4, </w:t>
      </w:r>
      <w:r w:rsidRPr="003D0369">
        <w:rPr>
          <w:rFonts w:hint="eastAsia"/>
          <w:i/>
          <w:iCs/>
          <w:lang w:eastAsia="zh-CN"/>
        </w:rPr>
        <w:t xml:space="preserve">the following TA reporting </w:t>
      </w:r>
      <w:r w:rsidRPr="003D0369">
        <w:rPr>
          <w:i/>
          <w:iCs/>
          <w:lang w:eastAsia="zh-CN"/>
        </w:rPr>
        <w:t>enhancement</w:t>
      </w:r>
      <w:r w:rsidRPr="003D0369">
        <w:rPr>
          <w:rFonts w:hint="eastAsia"/>
          <w:i/>
          <w:iCs/>
          <w:lang w:eastAsia="zh-CN"/>
        </w:rPr>
        <w:t xml:space="preserve">s for Rel-19 NTN </w:t>
      </w:r>
      <w:r w:rsidRPr="003D0369">
        <w:rPr>
          <w:i/>
          <w:iCs/>
          <w:lang w:eastAsia="zh-CN"/>
        </w:rPr>
        <w:t xml:space="preserve">HD-FDD </w:t>
      </w:r>
      <w:r w:rsidRPr="003D0369">
        <w:rPr>
          <w:rFonts w:hint="eastAsia"/>
          <w:i/>
          <w:iCs/>
          <w:lang w:eastAsia="zh-CN"/>
        </w:rPr>
        <w:t xml:space="preserve">(e)Redcap UE can be </w:t>
      </w:r>
      <w:r w:rsidRPr="003D0369">
        <w:rPr>
          <w:i/>
          <w:iCs/>
          <w:lang w:eastAsia="zh-CN"/>
        </w:rPr>
        <w:t>further studied</w:t>
      </w:r>
      <w:r w:rsidRPr="003D0369">
        <w:rPr>
          <w:rFonts w:hint="eastAsia"/>
          <w:i/>
          <w:iCs/>
          <w:lang w:eastAsia="zh-CN"/>
        </w:rPr>
        <w:t xml:space="preserve">: </w:t>
      </w:r>
    </w:p>
    <w:p w14:paraId="002E95C2"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Finer TA report granularity </w:t>
      </w:r>
    </w:p>
    <w:p w14:paraId="1633E8C1"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Smaller TA offset threshold </w:t>
      </w:r>
    </w:p>
    <w:p w14:paraId="6074ED35"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Trigger a </w:t>
      </w:r>
      <w:r w:rsidRPr="003D0369">
        <w:rPr>
          <w:rFonts w:ascii="Times New Roman" w:eastAsia="SimSun" w:hAnsi="Times New Roman"/>
          <w:i/>
          <w:iCs/>
          <w:szCs w:val="20"/>
          <w:lang w:eastAsia="zh-CN"/>
        </w:rPr>
        <w:t>TA report</w:t>
      </w:r>
      <w:r w:rsidRPr="003D0369">
        <w:rPr>
          <w:rFonts w:ascii="Times New Roman" w:eastAsia="SimSun" w:hAnsi="Times New Roman" w:hint="eastAsia"/>
          <w:i/>
          <w:iCs/>
          <w:szCs w:val="20"/>
          <w:lang w:eastAsia="zh-CN"/>
        </w:rPr>
        <w:t xml:space="preserve"> when the </w:t>
      </w:r>
      <w:r w:rsidRPr="003D0369">
        <w:rPr>
          <w:rFonts w:ascii="Times New Roman" w:eastAsia="SimSun" w:hAnsi="Times New Roman"/>
          <w:i/>
          <w:iCs/>
          <w:szCs w:val="20"/>
          <w:lang w:eastAsia="zh-CN"/>
        </w:rPr>
        <w:t>collision</w:t>
      </w:r>
      <w:r w:rsidRPr="003D0369">
        <w:rPr>
          <w:rFonts w:ascii="Times New Roman" w:eastAsia="SimSun" w:hAnsi="Times New Roman" w:hint="eastAsia"/>
          <w:i/>
          <w:iCs/>
          <w:szCs w:val="20"/>
          <w:lang w:eastAsia="zh-CN"/>
        </w:rPr>
        <w:t xml:space="preserve"> is</w:t>
      </w:r>
      <w:r w:rsidRPr="003D0369">
        <w:rPr>
          <w:rFonts w:ascii="Times New Roman" w:eastAsia="SimSun" w:hAnsi="Times New Roman"/>
          <w:i/>
          <w:iCs/>
          <w:szCs w:val="20"/>
          <w:lang w:eastAsia="zh-CN"/>
        </w:rPr>
        <w:t xml:space="preserve"> detected at the UE</w:t>
      </w:r>
    </w:p>
    <w:p w14:paraId="00BD023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TA reporting </w:t>
      </w:r>
      <w:r w:rsidRPr="003D0369">
        <w:rPr>
          <w:rFonts w:ascii="Times New Roman" w:eastAsia="SimSun" w:hAnsi="Times New Roman"/>
          <w:i/>
          <w:iCs/>
          <w:szCs w:val="20"/>
          <w:lang w:eastAsia="zh-CN"/>
        </w:rPr>
        <w:t>with a new</w:t>
      </w:r>
      <w:r w:rsidRPr="003D0369">
        <w:rPr>
          <w:rFonts w:ascii="Times New Roman" w:eastAsia="SimSun" w:hAnsi="Times New Roman" w:hint="eastAsia"/>
          <w:i/>
          <w:iCs/>
          <w:szCs w:val="20"/>
          <w:lang w:eastAsia="zh-CN"/>
        </w:rPr>
        <w:t xml:space="preserve"> triggering</w:t>
      </w:r>
      <w:r w:rsidRPr="003D0369">
        <w:rPr>
          <w:rFonts w:ascii="Times New Roman" w:eastAsia="SimSun" w:hAnsi="Times New Roman"/>
          <w:i/>
          <w:iCs/>
          <w:szCs w:val="20"/>
          <w:lang w:eastAsia="zh-CN"/>
        </w:rPr>
        <w:t xml:space="preserve"> mechanism</w:t>
      </w:r>
      <w:r w:rsidRPr="003D0369">
        <w:rPr>
          <w:rFonts w:ascii="Times New Roman" w:eastAsia="SimSun" w:hAnsi="Times New Roman" w:hint="eastAsia"/>
          <w:i/>
          <w:iCs/>
          <w:szCs w:val="20"/>
          <w:lang w:eastAsia="zh-CN"/>
        </w:rPr>
        <w:t xml:space="preserve"> from </w:t>
      </w:r>
      <w:proofErr w:type="spellStart"/>
      <w:r w:rsidRPr="003D0369">
        <w:rPr>
          <w:rFonts w:ascii="Times New Roman" w:eastAsia="SimSun" w:hAnsi="Times New Roman" w:hint="eastAsia"/>
          <w:i/>
          <w:iCs/>
          <w:szCs w:val="20"/>
          <w:lang w:eastAsia="zh-CN"/>
        </w:rPr>
        <w:t>gNB</w:t>
      </w:r>
      <w:proofErr w:type="spellEnd"/>
    </w:p>
    <w:p w14:paraId="6E0A127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T</w:t>
      </w:r>
      <w:r w:rsidRPr="003D0369">
        <w:rPr>
          <w:rFonts w:ascii="Times New Roman" w:eastAsia="SimSun" w:hAnsi="Times New Roman"/>
          <w:i/>
          <w:iCs/>
          <w:szCs w:val="20"/>
          <w:lang w:eastAsia="zh-CN"/>
        </w:rPr>
        <w:t>A drifting rate reporting</w:t>
      </w:r>
    </w:p>
    <w:p w14:paraId="1372C143" w14:textId="77777777" w:rsidR="0033000C" w:rsidRPr="003D0369" w:rsidRDefault="0033000C" w:rsidP="003D0369">
      <w:pPr>
        <w:ind w:left="288"/>
        <w:rPr>
          <w:i/>
          <w:iCs/>
          <w:lang w:eastAsia="zh-CN"/>
        </w:rPr>
      </w:pPr>
      <w:r w:rsidRPr="003D0369">
        <w:rPr>
          <w:i/>
          <w:iCs/>
        </w:rPr>
        <w:t xml:space="preserve">Note: </w:t>
      </w:r>
      <w:r w:rsidRPr="003D0369">
        <w:rPr>
          <w:rFonts w:hint="eastAsia"/>
          <w:i/>
          <w:iCs/>
          <w:lang w:eastAsia="zh-CN"/>
        </w:rPr>
        <w:t xml:space="preserve">The benefit, </w:t>
      </w:r>
      <w:r w:rsidRPr="003D0369">
        <w:rPr>
          <w:i/>
          <w:iCs/>
        </w:rPr>
        <w:t xml:space="preserve">complexity, power consumption and signaling overhead </w:t>
      </w:r>
      <w:r w:rsidRPr="003D0369">
        <w:rPr>
          <w:rFonts w:hint="eastAsia"/>
          <w:i/>
          <w:iCs/>
          <w:lang w:eastAsia="zh-CN"/>
        </w:rPr>
        <w:t xml:space="preserve">of each scheme is to be further </w:t>
      </w:r>
      <w:r w:rsidRPr="003D0369">
        <w:rPr>
          <w:i/>
          <w:iCs/>
        </w:rPr>
        <w:t>investigated</w:t>
      </w:r>
      <w:r w:rsidRPr="003D0369">
        <w:rPr>
          <w:rFonts w:hint="eastAsia"/>
          <w:i/>
          <w:iCs/>
          <w:lang w:eastAsia="zh-CN"/>
        </w:rPr>
        <w:t>.</w:t>
      </w:r>
    </w:p>
    <w:p w14:paraId="346CF38B" w14:textId="77777777" w:rsidR="0033000C" w:rsidRPr="003D0369" w:rsidRDefault="0033000C" w:rsidP="003D0369">
      <w:pPr>
        <w:ind w:left="288"/>
        <w:rPr>
          <w:i/>
          <w:iCs/>
          <w:lang w:eastAsia="zh-CN"/>
        </w:rPr>
      </w:pPr>
      <w:r w:rsidRPr="003D0369">
        <w:rPr>
          <w:rFonts w:hint="eastAsia"/>
          <w:i/>
          <w:iCs/>
          <w:lang w:eastAsia="zh-CN"/>
        </w:rPr>
        <w:t>N</w:t>
      </w:r>
      <w:r w:rsidRPr="003D0369">
        <w:rPr>
          <w:i/>
          <w:iCs/>
          <w:lang w:eastAsia="zh-CN"/>
        </w:rPr>
        <w:t>ote: other solutions can also be studied</w:t>
      </w:r>
    </w:p>
    <w:p w14:paraId="377CC688" w14:textId="77777777" w:rsidR="00305EF2" w:rsidRDefault="00305EF2" w:rsidP="005E0B96"/>
    <w:p w14:paraId="64F20B43" w14:textId="0779D2ED" w:rsidR="00084E5F" w:rsidRPr="008B12DB" w:rsidRDefault="00A6612C" w:rsidP="00875CD2">
      <w:r>
        <w:t xml:space="preserve">In this contribution, </w:t>
      </w:r>
      <w:r w:rsidR="004B6586" w:rsidRPr="008B12DB">
        <w:t xml:space="preserve">we </w:t>
      </w:r>
      <w:r w:rsidR="00EC403A" w:rsidRPr="008B12DB">
        <w:t>discuss</w:t>
      </w:r>
      <w:r w:rsidR="00F7071E" w:rsidRPr="008B12DB">
        <w:t xml:space="preserve"> </w:t>
      </w:r>
      <w:r w:rsidR="00D03292">
        <w:t xml:space="preserve">enhancements </w:t>
      </w:r>
      <w:r w:rsidR="00E16A88">
        <w:t xml:space="preserve">related to collision cases 3 and 4 for </w:t>
      </w:r>
      <w:r w:rsidR="00F7071E" w:rsidRPr="008B12DB">
        <w:t xml:space="preserve">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NTN. </w:t>
      </w:r>
    </w:p>
    <w:p w14:paraId="4EAC4A7F" w14:textId="77777777" w:rsidR="00692DDF" w:rsidRDefault="00063AFC" w:rsidP="005C410D">
      <w:pPr>
        <w:pStyle w:val="Heading1"/>
        <w:rPr>
          <w:rStyle w:val="ui-provider"/>
          <w:b/>
          <w:bCs/>
          <w:lang w:val="en-US"/>
        </w:rPr>
      </w:pPr>
      <w:r>
        <w:rPr>
          <w:rStyle w:val="ui-provider"/>
          <w:b/>
          <w:bCs/>
          <w:lang w:val="en-US"/>
        </w:rPr>
        <w:lastRenderedPageBreak/>
        <w:t xml:space="preserve">Priority rules </w:t>
      </w:r>
    </w:p>
    <w:p w14:paraId="7161DBA3" w14:textId="6F7054BA" w:rsidR="00D44CA9" w:rsidRDefault="00692DDF" w:rsidP="00692DDF">
      <w:r>
        <w:t>One agreement was reached for the priority rules for collision case 3</w:t>
      </w:r>
      <w:r w:rsidR="00C357BC">
        <w:t xml:space="preserve">. Two options are </w:t>
      </w:r>
      <w:r w:rsidR="00DD046A">
        <w:t>identified in the agreement</w:t>
      </w:r>
      <w:r w:rsidR="00761B7D">
        <w:t xml:space="preserve"> with </w:t>
      </w:r>
      <w:r w:rsidR="00C46238">
        <w:t xml:space="preserve">Option </w:t>
      </w:r>
      <w:r w:rsidR="00A708E6">
        <w:t xml:space="preserve">A as </w:t>
      </w:r>
      <w:r w:rsidR="00243B7B">
        <w:t xml:space="preserve">part of the solution of Option B. </w:t>
      </w:r>
      <w:r w:rsidR="00C46238">
        <w:t xml:space="preserve"> </w:t>
      </w:r>
      <w:r w:rsidR="00C67384">
        <w:t>In</w:t>
      </w:r>
      <w:r w:rsidR="001D21F6">
        <w:t xml:space="preserve"> Option A, </w:t>
      </w:r>
      <w:r w:rsidR="00C67384">
        <w:t xml:space="preserve">priority rules are </w:t>
      </w:r>
      <w:r w:rsidR="0043561D">
        <w:t>to be defined depending on the use case</w:t>
      </w:r>
      <w:r w:rsidR="00465FBF">
        <w:t>s</w:t>
      </w:r>
      <w:r w:rsidR="0043561D">
        <w:t xml:space="preserve"> such as channel types and scheduling cases. </w:t>
      </w:r>
      <w:r w:rsidR="002B439A">
        <w:t>Combining the two options</w:t>
      </w:r>
      <w:r w:rsidR="00D11E87">
        <w:t xml:space="preserve"> </w:t>
      </w:r>
      <w:r w:rsidR="00CD6B55">
        <w:t xml:space="preserve">for maximal benefit to network scheduling and </w:t>
      </w:r>
      <w:r w:rsidR="00D374D3">
        <w:t xml:space="preserve">for higher </w:t>
      </w:r>
      <w:r w:rsidR="00CD6B55">
        <w:t>throughpu</w:t>
      </w:r>
      <w:r w:rsidR="00D374D3">
        <w:t>t</w:t>
      </w:r>
      <w:r w:rsidR="002B439A">
        <w:t>, we have the following proposal:</w:t>
      </w:r>
    </w:p>
    <w:p w14:paraId="21ADBF51" w14:textId="77777777" w:rsidR="00CF180F" w:rsidRDefault="00D44CA9" w:rsidP="00692DDF">
      <w:pPr>
        <w:rPr>
          <w:b/>
          <w:bCs/>
        </w:rPr>
      </w:pPr>
      <w:r w:rsidRPr="00D12C69">
        <w:rPr>
          <w:b/>
          <w:bCs/>
        </w:rPr>
        <w:t>Proposal 1: For collision case 3</w:t>
      </w:r>
    </w:p>
    <w:p w14:paraId="09FE3074" w14:textId="391443DF" w:rsidR="00CF180F" w:rsidRPr="00CF180F" w:rsidRDefault="00CF180F" w:rsidP="00CF180F">
      <w:pPr>
        <w:pStyle w:val="ListParagraph"/>
        <w:numPr>
          <w:ilvl w:val="0"/>
          <w:numId w:val="29"/>
        </w:numPr>
        <w:rPr>
          <w:b/>
          <w:bCs/>
        </w:rPr>
      </w:pPr>
      <w:r w:rsidRPr="00CF180F">
        <w:rPr>
          <w:b/>
          <w:bCs/>
        </w:rPr>
        <w:t>For each pair of UL and DL channel types,</w:t>
      </w:r>
      <w:r w:rsidR="00B87CE3">
        <w:rPr>
          <w:b/>
          <w:bCs/>
        </w:rPr>
        <w:t xml:space="preserve"> a default priority rule is defined as</w:t>
      </w:r>
      <w:r w:rsidRPr="00CF180F">
        <w:rPr>
          <w:b/>
          <w:bCs/>
        </w:rPr>
        <w:t xml:space="preserve"> </w:t>
      </w:r>
      <w:r w:rsidR="00414572" w:rsidRPr="00CF180F">
        <w:rPr>
          <w:b/>
          <w:bCs/>
        </w:rPr>
        <w:t xml:space="preserve">one of the </w:t>
      </w:r>
      <w:r w:rsidRPr="00CF180F">
        <w:rPr>
          <w:b/>
          <w:bCs/>
        </w:rPr>
        <w:t>following:</w:t>
      </w:r>
    </w:p>
    <w:p w14:paraId="6A124E8A" w14:textId="77777777" w:rsidR="00CF180F" w:rsidRPr="00CF180F" w:rsidRDefault="00341AD6" w:rsidP="00CF180F">
      <w:pPr>
        <w:pStyle w:val="ListParagraph"/>
        <w:numPr>
          <w:ilvl w:val="1"/>
          <w:numId w:val="29"/>
        </w:numPr>
        <w:rPr>
          <w:b/>
          <w:bCs/>
        </w:rPr>
      </w:pPr>
      <w:r w:rsidRPr="00CF180F">
        <w:rPr>
          <w:b/>
          <w:bCs/>
        </w:rPr>
        <w:t xml:space="preserve">UL overriding DL, </w:t>
      </w:r>
    </w:p>
    <w:p w14:paraId="1F8DCE90" w14:textId="77777777" w:rsidR="00CF180F" w:rsidRPr="00CF180F" w:rsidRDefault="00341AD6" w:rsidP="00CF180F">
      <w:pPr>
        <w:pStyle w:val="ListParagraph"/>
        <w:numPr>
          <w:ilvl w:val="1"/>
          <w:numId w:val="29"/>
        </w:numPr>
        <w:rPr>
          <w:b/>
          <w:bCs/>
        </w:rPr>
      </w:pPr>
      <w:r w:rsidRPr="00CF180F">
        <w:rPr>
          <w:b/>
          <w:bCs/>
        </w:rPr>
        <w:t>DL overriding UL</w:t>
      </w:r>
      <w:r w:rsidR="00CF180F" w:rsidRPr="00CF180F">
        <w:rPr>
          <w:b/>
          <w:bCs/>
        </w:rPr>
        <w:t>,</w:t>
      </w:r>
    </w:p>
    <w:p w14:paraId="6C022CD9" w14:textId="39A7AD2A" w:rsidR="00341AD6" w:rsidRDefault="00341AD6" w:rsidP="00CF180F">
      <w:pPr>
        <w:pStyle w:val="ListParagraph"/>
        <w:numPr>
          <w:ilvl w:val="1"/>
          <w:numId w:val="29"/>
        </w:numPr>
        <w:rPr>
          <w:b/>
          <w:bCs/>
        </w:rPr>
      </w:pPr>
      <w:r w:rsidRPr="00CF180F">
        <w:rPr>
          <w:b/>
          <w:bCs/>
        </w:rPr>
        <w:t>up to UE to drop one direction</w:t>
      </w:r>
      <w:r w:rsidR="00B222D0">
        <w:rPr>
          <w:b/>
          <w:bCs/>
        </w:rPr>
        <w:t>.</w:t>
      </w:r>
    </w:p>
    <w:p w14:paraId="6892B165" w14:textId="0CE1FFE6" w:rsidR="00B222D0" w:rsidRDefault="0063206B" w:rsidP="00B222D0">
      <w:pPr>
        <w:pStyle w:val="ListParagraph"/>
        <w:numPr>
          <w:ilvl w:val="0"/>
          <w:numId w:val="29"/>
        </w:numPr>
        <w:rPr>
          <w:b/>
          <w:bCs/>
        </w:rPr>
      </w:pPr>
      <w:r>
        <w:rPr>
          <w:b/>
          <w:bCs/>
        </w:rPr>
        <w:t xml:space="preserve">Support network configuration to override the </w:t>
      </w:r>
      <w:r w:rsidR="00F700C2">
        <w:rPr>
          <w:b/>
          <w:bCs/>
        </w:rPr>
        <w:t>def</w:t>
      </w:r>
      <w:r w:rsidR="000509EA">
        <w:rPr>
          <w:b/>
          <w:bCs/>
        </w:rPr>
        <w:t>ault</w:t>
      </w:r>
      <w:r w:rsidR="00F700C2">
        <w:rPr>
          <w:b/>
          <w:bCs/>
        </w:rPr>
        <w:t xml:space="preserve"> priority rule per </w:t>
      </w:r>
      <w:r w:rsidR="00ED3979">
        <w:rPr>
          <w:b/>
          <w:bCs/>
        </w:rPr>
        <w:t>pair of channel types.</w:t>
      </w:r>
    </w:p>
    <w:p w14:paraId="4FC2B037" w14:textId="77777777" w:rsidR="00ED3979" w:rsidRPr="00643DE7" w:rsidRDefault="00ED3979" w:rsidP="00ED3979">
      <w:pPr>
        <w:pStyle w:val="ListParagraph"/>
      </w:pPr>
    </w:p>
    <w:p w14:paraId="5D350A14" w14:textId="0371B4A9" w:rsidR="00564EB0" w:rsidRDefault="00E477D6" w:rsidP="003C3390">
      <w:r w:rsidRPr="00643DE7">
        <w:t>Although enhanced TA report can reduce</w:t>
      </w:r>
      <w:r w:rsidR="002863D0" w:rsidRPr="00643DE7">
        <w:t xml:space="preserve"> DL and UL collisions, it does not remove the </w:t>
      </w:r>
      <w:r w:rsidR="00D45040" w:rsidRPr="00643DE7">
        <w:t>possibility</w:t>
      </w:r>
      <w:r w:rsidR="004B1AAC">
        <w:t xml:space="preserve"> of collisions</w:t>
      </w:r>
      <w:r w:rsidR="00D45040" w:rsidRPr="00643DE7">
        <w:t xml:space="preserve"> unless network schedul</w:t>
      </w:r>
      <w:r w:rsidR="00B8349E">
        <w:t>es traffic</w:t>
      </w:r>
      <w:r w:rsidR="00D45040" w:rsidRPr="00643DE7">
        <w:t xml:space="preserve"> in a conservative way</w:t>
      </w:r>
      <w:r w:rsidR="00F20C67">
        <w:t xml:space="preserve">, which results loss in throughput. </w:t>
      </w:r>
      <w:r w:rsidR="009D1164">
        <w:t>Hence priority rules for collision case</w:t>
      </w:r>
      <w:r w:rsidR="00564EB0">
        <w:t xml:space="preserve"> 4 should also be defined.</w:t>
      </w:r>
    </w:p>
    <w:p w14:paraId="5CF1DB8C" w14:textId="2AFAFB21" w:rsidR="00564EB0" w:rsidRDefault="000C6496" w:rsidP="00564EB0">
      <w:pPr>
        <w:rPr>
          <w:b/>
          <w:bCs/>
        </w:rPr>
      </w:pPr>
      <w:r>
        <w:t xml:space="preserve"> </w:t>
      </w:r>
      <w:r w:rsidR="00564EB0" w:rsidRPr="00D12C69">
        <w:rPr>
          <w:b/>
          <w:bCs/>
        </w:rPr>
        <w:t xml:space="preserve">Proposal </w:t>
      </w:r>
      <w:r w:rsidR="00F20900">
        <w:rPr>
          <w:b/>
          <w:bCs/>
        </w:rPr>
        <w:t>2</w:t>
      </w:r>
      <w:r w:rsidR="00564EB0" w:rsidRPr="00D12C69">
        <w:rPr>
          <w:b/>
          <w:bCs/>
        </w:rPr>
        <w:t xml:space="preserve">: For collision case </w:t>
      </w:r>
      <w:r w:rsidR="00564EB0">
        <w:rPr>
          <w:b/>
          <w:bCs/>
        </w:rPr>
        <w:t>4</w:t>
      </w:r>
    </w:p>
    <w:p w14:paraId="69661CBF" w14:textId="77777777" w:rsidR="000509EA" w:rsidRPr="00CF180F" w:rsidRDefault="000509EA" w:rsidP="000509EA">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0D69C79F" w14:textId="77777777" w:rsidR="000509EA" w:rsidRPr="00CF180F" w:rsidRDefault="000509EA" w:rsidP="000509EA">
      <w:pPr>
        <w:pStyle w:val="ListParagraph"/>
        <w:numPr>
          <w:ilvl w:val="1"/>
          <w:numId w:val="29"/>
        </w:numPr>
        <w:rPr>
          <w:b/>
          <w:bCs/>
        </w:rPr>
      </w:pPr>
      <w:r w:rsidRPr="00CF180F">
        <w:rPr>
          <w:b/>
          <w:bCs/>
        </w:rPr>
        <w:t xml:space="preserve">UL overriding DL, </w:t>
      </w:r>
    </w:p>
    <w:p w14:paraId="2E1BD862" w14:textId="77777777" w:rsidR="000509EA" w:rsidRPr="00CF180F" w:rsidRDefault="000509EA" w:rsidP="000509EA">
      <w:pPr>
        <w:pStyle w:val="ListParagraph"/>
        <w:numPr>
          <w:ilvl w:val="1"/>
          <w:numId w:val="29"/>
        </w:numPr>
        <w:rPr>
          <w:b/>
          <w:bCs/>
        </w:rPr>
      </w:pPr>
      <w:r w:rsidRPr="00CF180F">
        <w:rPr>
          <w:b/>
          <w:bCs/>
        </w:rPr>
        <w:t>DL overriding UL,</w:t>
      </w:r>
    </w:p>
    <w:p w14:paraId="69287B92" w14:textId="7D48F539" w:rsidR="00564EB0" w:rsidRDefault="000509EA" w:rsidP="000509EA">
      <w:pPr>
        <w:pStyle w:val="ListParagraph"/>
        <w:numPr>
          <w:ilvl w:val="1"/>
          <w:numId w:val="29"/>
        </w:numPr>
        <w:rPr>
          <w:b/>
          <w:bCs/>
        </w:rPr>
      </w:pPr>
      <w:r w:rsidRPr="00CF180F">
        <w:rPr>
          <w:b/>
          <w:bCs/>
        </w:rPr>
        <w:t>up to UE to drop one direction</w:t>
      </w:r>
      <w:r w:rsidR="00564EB0">
        <w:rPr>
          <w:b/>
          <w:bCs/>
        </w:rPr>
        <w:t>.</w:t>
      </w:r>
    </w:p>
    <w:p w14:paraId="51196FCC" w14:textId="33A1AD69" w:rsidR="00564EB0" w:rsidRDefault="00564EB0" w:rsidP="00564EB0">
      <w:pPr>
        <w:pStyle w:val="ListParagraph"/>
        <w:numPr>
          <w:ilvl w:val="0"/>
          <w:numId w:val="29"/>
        </w:numPr>
        <w:rPr>
          <w:b/>
          <w:bCs/>
        </w:rPr>
      </w:pPr>
      <w:r>
        <w:rPr>
          <w:b/>
          <w:bCs/>
        </w:rPr>
        <w:t>Support network configuration to override the defined priority rule per pair of channel types.</w:t>
      </w:r>
    </w:p>
    <w:p w14:paraId="502D6B85" w14:textId="77777777" w:rsidR="0000472C" w:rsidRDefault="0000472C" w:rsidP="0000472C">
      <w:pPr>
        <w:rPr>
          <w:b/>
          <w:bCs/>
        </w:rPr>
      </w:pPr>
    </w:p>
    <w:p w14:paraId="2EECBD3C" w14:textId="77777777" w:rsidR="0000472C" w:rsidRPr="0000472C" w:rsidRDefault="0000472C" w:rsidP="0000472C">
      <w:pPr>
        <w:rPr>
          <w:b/>
          <w:bCs/>
        </w:rPr>
      </w:pPr>
    </w:p>
    <w:p w14:paraId="2030DD84" w14:textId="1257D5A8" w:rsidR="007C3626" w:rsidRPr="007C3626" w:rsidRDefault="000F2802" w:rsidP="005C410D">
      <w:pPr>
        <w:pStyle w:val="Heading1"/>
        <w:rPr>
          <w:rStyle w:val="ui-provider"/>
          <w:b/>
          <w:bCs/>
          <w:lang w:val="en-US"/>
        </w:rPr>
      </w:pPr>
      <w:r w:rsidRPr="008B12DB">
        <w:rPr>
          <w:rStyle w:val="ui-provider"/>
          <w:b/>
          <w:bCs/>
          <w:lang w:val="en-US"/>
        </w:rPr>
        <w:t xml:space="preserve">SIB19 </w:t>
      </w:r>
      <w:r w:rsidR="00B13ADA" w:rsidRPr="008B12DB">
        <w:rPr>
          <w:rStyle w:val="ui-provider"/>
          <w:b/>
          <w:bCs/>
          <w:lang w:val="en-US"/>
        </w:rPr>
        <w:t>r</w:t>
      </w:r>
      <w:r w:rsidRPr="008B12DB">
        <w:rPr>
          <w:rStyle w:val="ui-provider"/>
          <w:b/>
          <w:bCs/>
          <w:lang w:val="en-US"/>
        </w:rPr>
        <w:t>eading</w:t>
      </w:r>
    </w:p>
    <w:p w14:paraId="4E020A2C" w14:textId="6957828D" w:rsidR="00C8379C" w:rsidRDefault="007C3626" w:rsidP="007C3626">
      <w:r w:rsidRPr="008B12DB">
        <w:t xml:space="preserve">In NR NTN, a UE needs to read SIB19 from time to time to keep ephemeris up to date. It’s up to UE’s implementation to decide when to read SIB19, based on the ephemeris validity and the last time the UE acquired SIB19. Because SIB19 is broadcasted periodically and there are many SIB19 transmissions during an ephemeris validity duration, a full-duplex UE has plenty of opportunities to read SIB19. For a half-duplex UE, however, potential collision between </w:t>
      </w:r>
      <w:r w:rsidR="00233787">
        <w:t xml:space="preserve">dynamic </w:t>
      </w:r>
      <w:r w:rsidRPr="008B12DB">
        <w:t>UL transmissions and SIB19 can deprive the opportunities of reading SIB19</w:t>
      </w:r>
      <w:r w:rsidR="00E83418">
        <w:t xml:space="preserve"> if dyn</w:t>
      </w:r>
      <w:r w:rsidR="00233787">
        <w:t>amic UL is prioritized over DL</w:t>
      </w:r>
      <w:r w:rsidR="00C40A0B">
        <w:t xml:space="preserve">. </w:t>
      </w:r>
      <w:r w:rsidR="00D73CC0">
        <w:t xml:space="preserve">One the other hand, it is not desirable to prioritize </w:t>
      </w:r>
      <w:r w:rsidR="008B26C5">
        <w:t xml:space="preserve">SIB19 reception over </w:t>
      </w:r>
      <w:r w:rsidR="00F77BC8">
        <w:t xml:space="preserve">dynamic </w:t>
      </w:r>
      <w:r w:rsidR="000E4C46">
        <w:t xml:space="preserve">or configured </w:t>
      </w:r>
      <w:r w:rsidR="008B26C5">
        <w:t>UL transmissions</w:t>
      </w:r>
      <w:r w:rsidR="00D73CC0">
        <w:t xml:space="preserve"> </w:t>
      </w:r>
      <w:r w:rsidR="000E4C46">
        <w:t xml:space="preserve">because </w:t>
      </w:r>
      <w:r w:rsidR="00A44C65">
        <w:t xml:space="preserve">UE only needs to read it occasionally. </w:t>
      </w:r>
      <w:r w:rsidR="00307A73">
        <w:t>Clearly, the priority rule</w:t>
      </w:r>
      <w:r w:rsidR="00883E4C">
        <w:t xml:space="preserve"> specified according to the proposals in the last section does not solve the problem.</w:t>
      </w:r>
    </w:p>
    <w:p w14:paraId="2DFBC9B9" w14:textId="598F78E5" w:rsidR="00E1733F" w:rsidRPr="00981CAA" w:rsidRDefault="00C8379C" w:rsidP="007C3626">
      <w:pPr>
        <w:rPr>
          <w:b/>
          <w:bCs/>
        </w:rPr>
      </w:pPr>
      <w:r w:rsidRPr="00981CAA">
        <w:rPr>
          <w:b/>
          <w:bCs/>
        </w:rPr>
        <w:t xml:space="preserve">Observation 1: </w:t>
      </w:r>
      <w:r w:rsidR="002A7A1E" w:rsidRPr="00981CAA">
        <w:rPr>
          <w:b/>
          <w:bCs/>
        </w:rPr>
        <w:t>SIB19</w:t>
      </w:r>
      <w:r w:rsidR="00495E9E" w:rsidRPr="00981CAA">
        <w:rPr>
          <w:b/>
          <w:bCs/>
        </w:rPr>
        <w:t xml:space="preserve"> </w:t>
      </w:r>
      <w:r w:rsidR="00E050A7" w:rsidRPr="00981CAA">
        <w:rPr>
          <w:b/>
          <w:bCs/>
        </w:rPr>
        <w:t xml:space="preserve">is transmitted frequently but will be read by UE occasionally and it </w:t>
      </w:r>
      <w:r w:rsidR="00495E9E" w:rsidRPr="00981CAA">
        <w:rPr>
          <w:b/>
          <w:bCs/>
        </w:rPr>
        <w:t xml:space="preserve">should be </w:t>
      </w:r>
      <w:r w:rsidR="00E1733F" w:rsidRPr="00981CAA">
        <w:rPr>
          <w:b/>
          <w:bCs/>
        </w:rPr>
        <w:t xml:space="preserve">treated differently from </w:t>
      </w:r>
      <w:r w:rsidR="00495E9E" w:rsidRPr="00981CAA">
        <w:rPr>
          <w:b/>
          <w:bCs/>
        </w:rPr>
        <w:t>other dynamic PDSCH</w:t>
      </w:r>
      <w:r w:rsidR="00E050A7" w:rsidRPr="00981CAA">
        <w:rPr>
          <w:b/>
          <w:bCs/>
        </w:rPr>
        <w:t xml:space="preserve"> </w:t>
      </w:r>
      <w:r w:rsidR="00E1733F" w:rsidRPr="00981CAA">
        <w:rPr>
          <w:b/>
          <w:bCs/>
        </w:rPr>
        <w:t>for collision handling.</w:t>
      </w:r>
    </w:p>
    <w:p w14:paraId="06506F04" w14:textId="4E1E58AA" w:rsidR="007C3626" w:rsidRPr="008B12DB" w:rsidRDefault="00495E9E" w:rsidP="007C3626">
      <w:r>
        <w:t xml:space="preserve"> </w:t>
      </w:r>
      <w:r w:rsidR="007C3626" w:rsidRPr="008B12DB">
        <w:t xml:space="preserve">Avoiding UL transmissions during all SIB19 transmissions by </w:t>
      </w:r>
      <w:proofErr w:type="spellStart"/>
      <w:r w:rsidR="007C3626" w:rsidRPr="008B12DB">
        <w:t>gNB</w:t>
      </w:r>
      <w:proofErr w:type="spellEnd"/>
      <w:r w:rsidR="007C3626" w:rsidRPr="008B12DB">
        <w:t xml:space="preserve"> scheduling is not desirable for it will lead to loss of UE’s UL throughput and may downgrade or preclude some of the UL services to half-duplex UEs. For example, if UL voice packets are transmitted with 16 repetitions per 20 </w:t>
      </w:r>
      <w:proofErr w:type="spellStart"/>
      <w:r w:rsidR="007C3626" w:rsidRPr="008B12DB">
        <w:t>ms</w:t>
      </w:r>
      <w:proofErr w:type="spellEnd"/>
      <w:r w:rsidR="007C3626" w:rsidRPr="008B12DB">
        <w:t xml:space="preserve">, it’s almost impossible to avoid the collision of PUSCH carrying voice with DL SIB19 transmissions by </w:t>
      </w:r>
      <w:proofErr w:type="spellStart"/>
      <w:r w:rsidR="007C3626" w:rsidRPr="008B12DB">
        <w:t>gNB</w:t>
      </w:r>
      <w:proofErr w:type="spellEnd"/>
      <w:r w:rsidR="007C3626" w:rsidRPr="008B12DB">
        <w:t xml:space="preserve"> scheduling as will be clear in the subsequent discussion as shown in Figure 1. </w:t>
      </w:r>
      <w:r w:rsidR="002021B3">
        <w:t xml:space="preserve">If the </w:t>
      </w:r>
      <w:r w:rsidR="00443AF2">
        <w:t xml:space="preserve">UL transmissions in the figure are dynamic, </w:t>
      </w:r>
      <w:r w:rsidR="007C3626" w:rsidRPr="008B12DB">
        <w:t xml:space="preserve">UE may cancel the transmission of voice and/or drop the reception </w:t>
      </w:r>
      <w:proofErr w:type="gramStart"/>
      <w:r w:rsidR="007C3626" w:rsidRPr="008B12DB">
        <w:t>of  SIB</w:t>
      </w:r>
      <w:proofErr w:type="gramEnd"/>
      <w:r w:rsidR="007C3626" w:rsidRPr="008B12DB">
        <w:t>19 according to existing collision rules</w:t>
      </w:r>
      <w:r w:rsidR="008F2945">
        <w:t xml:space="preserve"> when there is a collision</w:t>
      </w:r>
      <w:r w:rsidR="007C3626" w:rsidRPr="008B12DB">
        <w:t>. As can be seen, the collisions can lead to unacceptable voice quality and loss of the opportunity of reading SIB19.</w:t>
      </w:r>
    </w:p>
    <w:p w14:paraId="56BF8D7F" w14:textId="77777777" w:rsidR="007C3626" w:rsidRPr="008B12DB" w:rsidRDefault="007C3626" w:rsidP="007C3626">
      <w:pPr>
        <w:keepNext/>
        <w:jc w:val="center"/>
      </w:pPr>
      <w:r w:rsidRPr="008B12DB">
        <w:object w:dxaOrig="7489" w:dyaOrig="3480" w14:anchorId="0DAEC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148.25pt" o:ole="">
            <v:imagedata r:id="rId11" o:title=""/>
          </v:shape>
          <o:OLEObject Type="Embed" ProgID="Visio.Drawing.15" ShapeID="_x0000_i1025" DrawAspect="Content" ObjectID="_1789542468" r:id="rId12"/>
        </w:object>
      </w:r>
    </w:p>
    <w:p w14:paraId="0DA41EF3" w14:textId="77777777" w:rsidR="007C3626" w:rsidRPr="008B12DB" w:rsidRDefault="007C3626" w:rsidP="007C3626">
      <w:pPr>
        <w:pStyle w:val="Caption"/>
        <w:jc w:val="center"/>
      </w:pPr>
      <w:r w:rsidRPr="008B12DB">
        <w:t xml:space="preserve">Figure </w:t>
      </w:r>
      <w:fldSimple w:instr=" SEQ Figure \* ARABIC ">
        <w:r w:rsidRPr="008B12DB">
          <w:t>1</w:t>
        </w:r>
      </w:fldSimple>
      <w:r w:rsidRPr="008B12DB">
        <w:t xml:space="preserve">. Collision of UL PUSCH carrying voice (16 repetitions per 20 </w:t>
      </w:r>
      <w:proofErr w:type="spellStart"/>
      <w:r w:rsidRPr="008B12DB">
        <w:t>ms</w:t>
      </w:r>
      <w:proofErr w:type="spellEnd"/>
      <w:r w:rsidRPr="008B12DB">
        <w:t xml:space="preserve"> voice packet) and SIB 19 transmission.</w:t>
      </w:r>
    </w:p>
    <w:p w14:paraId="6C4413A3" w14:textId="77777777" w:rsidR="007C3626" w:rsidRPr="008B12DB" w:rsidRDefault="007C3626" w:rsidP="007C3626"/>
    <w:p w14:paraId="29BEA7D3" w14:textId="2494C7A6" w:rsidR="00E43142" w:rsidRPr="008B12DB" w:rsidRDefault="006B4A21" w:rsidP="000B2488">
      <w:pPr>
        <w:rPr>
          <w:rStyle w:val="ui-provider"/>
        </w:rPr>
      </w:pPr>
      <w:r w:rsidRPr="008B12DB">
        <w:rPr>
          <w:rStyle w:val="ui-provider"/>
        </w:rPr>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of </w:t>
      </w:r>
      <w:r w:rsidR="00860574" w:rsidRPr="008B12DB">
        <w:rPr>
          <w:rStyle w:val="ui-provider"/>
        </w:rPr>
        <w:t xml:space="preserve">SIB19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w:t>
      </w:r>
      <w:r w:rsidR="000D4D01">
        <w:rPr>
          <w:rStyle w:val="ui-provider"/>
        </w:rPr>
        <w:t>2</w:t>
      </w:r>
      <w:r w:rsidR="00860574" w:rsidRPr="008B12DB">
        <w:rPr>
          <w:rStyle w:val="ui-provider"/>
        </w:rPr>
        <w:t xml:space="preserve"> and during these subset of SI </w:t>
      </w:r>
      <w:proofErr w:type="gramStart"/>
      <w:r w:rsidR="00860574" w:rsidRPr="008B12DB">
        <w:rPr>
          <w:rStyle w:val="ui-provider"/>
        </w:rPr>
        <w:t>windows</w:t>
      </w:r>
      <w:r w:rsidR="00DC4294" w:rsidRPr="008B12DB">
        <w:rPr>
          <w:rStyle w:val="ui-provider"/>
        </w:rPr>
        <w:t xml:space="preserve"> </w:t>
      </w:r>
      <w:r w:rsidR="00860574" w:rsidRPr="008B12DB">
        <w:rPr>
          <w:rStyle w:val="ui-provider"/>
        </w:rPr>
        <w:t>,</w:t>
      </w:r>
      <w:proofErr w:type="gramEnd"/>
      <w:r w:rsidR="00860574" w:rsidRPr="008B12DB">
        <w:rPr>
          <w:rStyle w:val="ui-provider"/>
        </w:rPr>
        <w:t xml:space="preserve">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6" type="#_x0000_t75" style="width:388pt;height:53.4pt" o:ole="">
            <v:imagedata r:id="rId13" o:title=""/>
          </v:shape>
          <o:OLEObject Type="Embed" ProgID="Visio.Drawing.15" ShapeID="_x0000_i1026" DrawAspect="Content" ObjectID="_1789542469" r:id="rId14"/>
        </w:object>
      </w:r>
    </w:p>
    <w:p w14:paraId="245DE858" w14:textId="666F19E1" w:rsidR="00E43142" w:rsidRPr="008B12DB" w:rsidRDefault="006539FC" w:rsidP="006539FC">
      <w:pPr>
        <w:pStyle w:val="Caption"/>
        <w:jc w:val="center"/>
      </w:pPr>
      <w:r w:rsidRPr="008B12DB">
        <w:t xml:space="preserve">Figure </w:t>
      </w:r>
      <w:r w:rsidR="000D4D01">
        <w:t>2</w:t>
      </w:r>
      <w:r w:rsidRPr="008B12DB">
        <w:t xml:space="preserve">. </w:t>
      </w:r>
      <w:r w:rsidR="00FA771F" w:rsidRPr="008B12DB">
        <w:t xml:space="preserve">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042B4C18" w:rsidR="00162822" w:rsidRPr="008B12DB" w:rsidRDefault="00AA34C6" w:rsidP="00B454A5">
      <w:pPr>
        <w:rPr>
          <w:rStyle w:val="ui-provider"/>
          <w:b/>
          <w:bCs/>
        </w:rPr>
      </w:pPr>
      <w:r w:rsidRPr="008B12DB">
        <w:rPr>
          <w:rStyle w:val="ui-provider"/>
          <w:b/>
          <w:bCs/>
        </w:rPr>
        <w:t xml:space="preserve">Proposal </w:t>
      </w:r>
      <w:r w:rsidR="00964486">
        <w:rPr>
          <w:rStyle w:val="ui-provider"/>
          <w:b/>
          <w:bCs/>
        </w:rPr>
        <w:t>3</w:t>
      </w:r>
      <w:r w:rsidRPr="008B12DB">
        <w:rPr>
          <w:rStyle w:val="ui-provider"/>
          <w:b/>
          <w:bCs/>
        </w:rPr>
        <w:t xml:space="preserve">: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7D7094BC"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collision rules </w:t>
      </w:r>
      <w:r w:rsidR="00AC2E53">
        <w:rPr>
          <w:rStyle w:val="ui-provider"/>
          <w:rFonts w:ascii="Times New Roman" w:eastAsia="SimSun" w:hAnsi="Times New Roman"/>
          <w:b/>
          <w:bCs/>
          <w:sz w:val="20"/>
          <w:szCs w:val="20"/>
        </w:rPr>
        <w:t xml:space="preserve">concerning dynamic PDSCH </w:t>
      </w:r>
      <w:r w:rsidR="00451913" w:rsidRPr="008B12DB">
        <w:rPr>
          <w:rStyle w:val="ui-provider"/>
          <w:rFonts w:ascii="Times New Roman" w:eastAsia="SimSun" w:hAnsi="Times New Roman"/>
          <w:b/>
          <w:bCs/>
          <w:sz w:val="20"/>
          <w:szCs w:val="20"/>
        </w:rPr>
        <w:t xml:space="preserve">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proofErr w:type="spellStart"/>
      <w:r w:rsidR="00442E2D" w:rsidRPr="008B12DB">
        <w:rPr>
          <w:rStyle w:val="ui-provider"/>
        </w:rPr>
        <w:t>gNB</w:t>
      </w:r>
      <w:proofErr w:type="spellEnd"/>
      <w:r w:rsidR="00442E2D" w:rsidRPr="008B12DB">
        <w:rPr>
          <w:rStyle w:val="ui-provider"/>
        </w:rPr>
        <w:t xml:space="preserve">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287D2212"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t>TA</w:t>
      </w:r>
      <w:r w:rsidRPr="008B12DB">
        <w:rPr>
          <w:rStyle w:val="ui-provider"/>
          <w:vertAlign w:val="subscript"/>
        </w:rPr>
        <w:t>report</w:t>
      </w:r>
      <w:proofErr w:type="spellEnd"/>
      <w:r w:rsidRPr="008B12DB">
        <w:rPr>
          <w:rStyle w:val="ui-provider"/>
        </w:rPr>
        <w:t>=</w:t>
      </w:r>
      <w:proofErr w:type="gramStart"/>
      <w:r w:rsidRPr="008B12DB">
        <w:rPr>
          <w:rStyle w:val="ui-provider"/>
        </w:rPr>
        <w:t>ceil(</w:t>
      </w:r>
      <w:proofErr w:type="spellStart"/>
      <w:proofErr w:type="gramEnd"/>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BC6C8D">
        <w:rPr>
          <w:rStyle w:val="ui-provider"/>
        </w:rPr>
        <w:t>3</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w:t>
      </w:r>
      <w:proofErr w:type="gramStart"/>
      <w:r w:rsidRPr="008B12DB">
        <w:rPr>
          <w:rStyle w:val="ui-provider"/>
        </w:rPr>
        <w:t>for  UL</w:t>
      </w:r>
      <w:proofErr w:type="gramEnd"/>
      <w:r w:rsidRPr="008B12DB">
        <w:rPr>
          <w:rStyle w:val="ui-provider"/>
        </w:rPr>
        <w:t xml:space="preserve"> transmission, network has to assume 2 slots cannot used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8B12DB">
        <w:object w:dxaOrig="6996" w:dyaOrig="2388" w14:anchorId="036BEBC6">
          <v:shape id="_x0000_i1027" type="#_x0000_t75" style="width:349.1pt;height:120pt" o:ole="">
            <v:imagedata r:id="rId15" o:title=""/>
          </v:shape>
          <o:OLEObject Type="Embed" ProgID="Visio.Drawing.15" ShapeID="_x0000_i1027" DrawAspect="Content" ObjectID="_1789542470" r:id="rId16"/>
        </w:object>
      </w:r>
    </w:p>
    <w:p w14:paraId="56CB3BE9" w14:textId="23A26895" w:rsidR="00A622D5" w:rsidRPr="008B12DB" w:rsidRDefault="00A622D5" w:rsidP="00A622D5">
      <w:pPr>
        <w:pStyle w:val="Caption"/>
        <w:jc w:val="center"/>
        <w:rPr>
          <w:rStyle w:val="ui-provider"/>
        </w:rPr>
      </w:pPr>
      <w:r w:rsidRPr="008B12DB">
        <w:t xml:space="preserve">Figure </w:t>
      </w:r>
      <w:r w:rsidR="00BC6C8D">
        <w:t>3</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8" type="#_x0000_t75" style="width:313.15pt;height:120pt" o:ole="">
            <v:imagedata r:id="rId17" o:title=""/>
          </v:shape>
          <o:OLEObject Type="Embed" ProgID="Visio.Drawing.15" ShapeID="_x0000_i1028" DrawAspect="Content" ObjectID="_1789542471" r:id="rId18"/>
        </w:object>
      </w:r>
    </w:p>
    <w:p w14:paraId="6A653372" w14:textId="4564F121" w:rsidR="00A622D5" w:rsidRPr="008B12DB" w:rsidRDefault="00A622D5" w:rsidP="00A622D5">
      <w:pPr>
        <w:pStyle w:val="Caption"/>
        <w:jc w:val="center"/>
        <w:rPr>
          <w:rStyle w:val="ui-provider"/>
        </w:rPr>
      </w:pPr>
      <w:r w:rsidRPr="008B12DB">
        <w:t xml:space="preserve">Figure </w:t>
      </w:r>
      <w:r w:rsidR="00BC6C8D">
        <w:t>4</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7B3E80E8" w:rsidR="00374E44" w:rsidRPr="00FC253B" w:rsidRDefault="00374E44" w:rsidP="007A375C">
      <w:pPr>
        <w:rPr>
          <w:b/>
          <w:bCs/>
        </w:rPr>
      </w:pPr>
      <w:r w:rsidRPr="00FC253B">
        <w:rPr>
          <w:b/>
          <w:bCs/>
        </w:rPr>
        <w:t xml:space="preserve">Proposal </w:t>
      </w:r>
      <w:r w:rsidR="00C75611">
        <w:rPr>
          <w:b/>
          <w:bCs/>
        </w:rPr>
        <w:t>4</w:t>
      </w:r>
      <w:r w:rsidRPr="00FC253B">
        <w:rPr>
          <w:b/>
          <w:bCs/>
        </w:rPr>
        <w:t xml:space="preserve">: For HD-FDD UEs in NR NTN, UE </w:t>
      </w:r>
      <w:r w:rsidR="00FC253B" w:rsidRPr="00FC253B">
        <w:rPr>
          <w:b/>
          <w:bCs/>
        </w:rPr>
        <w:t>feature FG 26-4 is mandatory.</w:t>
      </w:r>
    </w:p>
    <w:p w14:paraId="2DF538CA" w14:textId="56B8D84F"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be </w:t>
      </w:r>
      <w:r w:rsidR="007B01E3">
        <w:t xml:space="preserve">one </w:t>
      </w:r>
      <w:r w:rsidR="005F7A42" w:rsidRPr="008B12DB">
        <w:t>symbol duration</w:t>
      </w:r>
      <w:r w:rsidR="007B01E3">
        <w:t xml:space="preserve"> or less.</w:t>
      </w:r>
    </w:p>
    <w:p w14:paraId="1EBDE998" w14:textId="7B4F38ED" w:rsidR="000749B9" w:rsidRDefault="000749B9" w:rsidP="007A375C">
      <w:pPr>
        <w:rPr>
          <w:b/>
          <w:bCs/>
        </w:rPr>
      </w:pPr>
      <w:r w:rsidRPr="008B12DB">
        <w:rPr>
          <w:b/>
          <w:bCs/>
        </w:rPr>
        <w:t xml:space="preserve">Proposal </w:t>
      </w:r>
      <w:r w:rsidR="00C75611">
        <w:rPr>
          <w:b/>
          <w:bCs/>
        </w:rPr>
        <w:t>5</w:t>
      </w:r>
      <w:r w:rsidRPr="008B12DB">
        <w:rPr>
          <w:b/>
          <w:bCs/>
        </w:rPr>
        <w:t xml:space="preserve">: </w:t>
      </w:r>
      <w:r w:rsidR="0071359A" w:rsidRPr="008B12DB">
        <w:rPr>
          <w:b/>
          <w:bCs/>
        </w:rPr>
        <w:t>For HD-FDD UEs in NR NTN, s</w:t>
      </w:r>
      <w:r w:rsidRPr="008B12DB">
        <w:rPr>
          <w:b/>
          <w:bCs/>
        </w:rPr>
        <w:t>upport a</w:t>
      </w:r>
      <w:r w:rsidR="00860A4B">
        <w:rPr>
          <w:b/>
          <w:bCs/>
        </w:rPr>
        <w:t xml:space="preserve">n enhanced </w:t>
      </w:r>
      <w:r w:rsidRPr="008B12DB">
        <w:rPr>
          <w:b/>
          <w:bCs/>
        </w:rPr>
        <w:t>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1A5BF70A" w14:textId="028B5F85" w:rsidR="00881D5B" w:rsidRDefault="00EA3F19" w:rsidP="007A375C">
      <w:r w:rsidRPr="000C3701">
        <w:t xml:space="preserve">One concern about </w:t>
      </w:r>
      <w:r w:rsidR="009D2833" w:rsidRPr="000C3701">
        <w:t xml:space="preserve">TA </w:t>
      </w:r>
      <w:r w:rsidR="00516EFC">
        <w:t>report with finer granularity</w:t>
      </w:r>
      <w:r w:rsidR="009D2833" w:rsidRPr="000C3701">
        <w:t xml:space="preserve"> is the </w:t>
      </w:r>
      <w:r w:rsidR="000C3701">
        <w:t xml:space="preserve">associated </w:t>
      </w:r>
      <w:r w:rsidR="009D2833" w:rsidRPr="000C3701">
        <w:t>complexity and power consumption</w:t>
      </w:r>
      <w:r w:rsidR="008F2BDD">
        <w:t xml:space="preserve"> due to more frequent TA reporting</w:t>
      </w:r>
      <w:r w:rsidR="000C3701" w:rsidRPr="000C3701">
        <w:t>.</w:t>
      </w:r>
      <w:r w:rsidR="00AE498A">
        <w:t xml:space="preserve"> </w:t>
      </w:r>
      <w:r w:rsidR="008F2BDD">
        <w:t xml:space="preserve">With TA report granularity </w:t>
      </w:r>
      <w:r w:rsidR="00D4198A">
        <w:t xml:space="preserve">of one symbol duration, </w:t>
      </w:r>
      <w:r w:rsidR="0060566F">
        <w:t>a UE may h</w:t>
      </w:r>
      <w:r w:rsidR="00F31403">
        <w:t>a</w:t>
      </w:r>
      <w:r w:rsidR="0060566F">
        <w:t>ve to frequently report the TA</w:t>
      </w:r>
      <w:r w:rsidR="00F31403">
        <w:t xml:space="preserve"> (e.g., </w:t>
      </w:r>
      <w:r w:rsidR="00114804">
        <w:t>less than one second after last report)</w:t>
      </w:r>
      <w:r w:rsidR="0060566F">
        <w:t xml:space="preserve"> if the report is triggered by TA change</w:t>
      </w:r>
      <w:r w:rsidR="00114804">
        <w:t xml:space="preserve"> of </w:t>
      </w:r>
      <w:r w:rsidR="0060566F">
        <w:t>half or 1 symbol duration</w:t>
      </w:r>
      <w:r w:rsidR="00280CDC">
        <w:t xml:space="preserve">. </w:t>
      </w:r>
      <w:r w:rsidR="00754035">
        <w:t xml:space="preserve">In practice, </w:t>
      </w:r>
      <w:r w:rsidR="00AE498A">
        <w:t xml:space="preserve">network can </w:t>
      </w:r>
      <w:r w:rsidR="00F8001D">
        <w:t xml:space="preserve">estimate the TA in the future using, for instance, the TA drift rate of the UE at the beam center. </w:t>
      </w:r>
      <w:r w:rsidR="002B10EF">
        <w:t>Consider a beam footprint of 50 km served by a s</w:t>
      </w:r>
      <w:r w:rsidR="00556FAD">
        <w:t>atellite at 600 km orbit, the maximal TA drift rate uncertainty is 1 ppm which occurs at the Nadir beam</w:t>
      </w:r>
      <w:r w:rsidR="00866B92">
        <w:t>. Consequently, if network use the TA drift of the beam center</w:t>
      </w:r>
      <w:r w:rsidR="009963FD">
        <w:t xml:space="preserve"> to estimate a UE’s future TA, the error is less than </w:t>
      </w:r>
      <w:r w:rsidR="00581181">
        <w:t>10</w:t>
      </w:r>
      <w:r w:rsidR="00581181" w:rsidRPr="00581181">
        <w:rPr>
          <w:rFonts w:ascii="Symbol" w:hAnsi="Symbol"/>
        </w:rPr>
        <w:t>m</w:t>
      </w:r>
      <w:r w:rsidR="00581181">
        <w:t xml:space="preserve">s after 10s. </w:t>
      </w:r>
      <w:r w:rsidR="00B02EBE">
        <w:t xml:space="preserve">Hence, TA reporting periodicity does not have to be shorter than 10 seconds if periodic reporting is </w:t>
      </w:r>
      <w:r w:rsidR="00C859B6">
        <w:t xml:space="preserve">used. </w:t>
      </w:r>
    </w:p>
    <w:p w14:paraId="4CDE09A3" w14:textId="25DCC94C" w:rsidR="00C859B6" w:rsidRPr="00860A4B" w:rsidRDefault="00C859B6" w:rsidP="007A375C">
      <w:pPr>
        <w:rPr>
          <w:b/>
          <w:bCs/>
        </w:rPr>
      </w:pPr>
      <w:r w:rsidRPr="00144001">
        <w:rPr>
          <w:b/>
          <w:bCs/>
        </w:rPr>
        <w:t xml:space="preserve">Observation </w:t>
      </w:r>
      <w:r w:rsidR="00426C1B">
        <w:rPr>
          <w:b/>
          <w:bCs/>
        </w:rPr>
        <w:t>2</w:t>
      </w:r>
      <w:r w:rsidRPr="00144001">
        <w:rPr>
          <w:b/>
          <w:bCs/>
        </w:rPr>
        <w:t xml:space="preserve">: </w:t>
      </w:r>
      <w:r w:rsidR="005C0C6A" w:rsidRPr="00144001">
        <w:rPr>
          <w:b/>
          <w:bCs/>
        </w:rPr>
        <w:t>TA report trigger based on TA change is not appropriate</w:t>
      </w:r>
      <w:r w:rsidR="00BB4390">
        <w:rPr>
          <w:b/>
          <w:bCs/>
        </w:rPr>
        <w:t xml:space="preserve"> for</w:t>
      </w:r>
      <w:r w:rsidR="00671E1C">
        <w:rPr>
          <w:b/>
          <w:bCs/>
        </w:rPr>
        <w:t xml:space="preserve"> report with finer granularity</w:t>
      </w:r>
      <w:r w:rsidR="005C0C6A" w:rsidRPr="00144001">
        <w:rPr>
          <w:b/>
          <w:bCs/>
        </w:rPr>
        <w:t xml:space="preserve">. </w:t>
      </w:r>
      <w:r w:rsidR="00A32A5E">
        <w:rPr>
          <w:b/>
          <w:bCs/>
        </w:rPr>
        <w:t>For</w:t>
      </w:r>
      <w:r w:rsidR="00983B18" w:rsidRPr="00144001">
        <w:rPr>
          <w:b/>
          <w:bCs/>
        </w:rPr>
        <w:t xml:space="preserve"> TA </w:t>
      </w:r>
      <w:r w:rsidR="00E73A7A">
        <w:rPr>
          <w:b/>
          <w:bCs/>
        </w:rPr>
        <w:t xml:space="preserve">tracking </w:t>
      </w:r>
      <w:r w:rsidR="00983B18" w:rsidRPr="00144001">
        <w:rPr>
          <w:b/>
          <w:bCs/>
        </w:rPr>
        <w:t xml:space="preserve">accuracy less than </w:t>
      </w:r>
      <w:r w:rsidR="00144001" w:rsidRPr="00144001">
        <w:rPr>
          <w:b/>
          <w:bCs/>
        </w:rPr>
        <w:t>half of symbol duration</w:t>
      </w:r>
      <w:r w:rsidR="00E73A7A">
        <w:rPr>
          <w:b/>
          <w:bCs/>
        </w:rPr>
        <w:t xml:space="preserve"> at Network</w:t>
      </w:r>
      <w:r w:rsidR="00144001" w:rsidRPr="00144001">
        <w:rPr>
          <w:b/>
          <w:bCs/>
        </w:rPr>
        <w:t>, the periodicity of TA report can be far larger than 10 seconds.</w:t>
      </w:r>
    </w:p>
    <w:p w14:paraId="6A79E274" w14:textId="435CF8FF" w:rsidR="00D356EE" w:rsidRPr="008B12DB" w:rsidRDefault="00D356EE" w:rsidP="00D356EE">
      <w:pPr>
        <w:rPr>
          <w:b/>
          <w:bCs/>
        </w:rPr>
      </w:pPr>
      <w:r w:rsidRPr="008B12DB">
        <w:rPr>
          <w:b/>
          <w:bCs/>
        </w:rPr>
        <w:t xml:space="preserve">Proposal </w:t>
      </w:r>
      <w:r w:rsidR="00C75611">
        <w:rPr>
          <w:b/>
          <w:bCs/>
        </w:rPr>
        <w:t>6</w:t>
      </w:r>
      <w:r w:rsidRPr="008B12DB">
        <w:rPr>
          <w:b/>
          <w:bCs/>
        </w:rPr>
        <w:t xml:space="preserve">: For HD-FDD UEs in NR NTN, support </w:t>
      </w:r>
      <w:r w:rsidR="00144001">
        <w:rPr>
          <w:b/>
          <w:bCs/>
        </w:rPr>
        <w:t xml:space="preserve">periodic report of </w:t>
      </w:r>
      <w:r w:rsidR="0034605B">
        <w:rPr>
          <w:b/>
          <w:bCs/>
        </w:rPr>
        <w:t xml:space="preserve">enhanced </w:t>
      </w:r>
      <w:r w:rsidR="000729FA" w:rsidRPr="008B12DB">
        <w:rPr>
          <w:b/>
          <w:bCs/>
        </w:rPr>
        <w:t xml:space="preserve">UE </w:t>
      </w:r>
      <w:r w:rsidR="0034605B">
        <w:rPr>
          <w:b/>
          <w:bCs/>
        </w:rPr>
        <w:t xml:space="preserve">TA </w:t>
      </w:r>
      <w:r w:rsidR="000729FA" w:rsidRPr="008B12DB">
        <w:rPr>
          <w:b/>
          <w:bCs/>
        </w:rPr>
        <w:t>report.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03279C2B" w:rsidR="00A66799" w:rsidRDefault="00E76AEF" w:rsidP="00E76AEF">
      <w:r w:rsidRPr="008B12DB">
        <w:t>In this contribution, we have discussed issues facing by HD-FDD UEs operating in NR NTN</w:t>
      </w:r>
      <w:r w:rsidR="00FF1A9D" w:rsidRPr="008B12DB">
        <w:t xml:space="preserve"> with the following </w:t>
      </w:r>
      <w:r w:rsidR="00CE7B10">
        <w:t>observ</w:t>
      </w:r>
      <w:r w:rsidR="00513210">
        <w:t xml:space="preserve">ations and </w:t>
      </w:r>
      <w:r w:rsidR="00FF1A9D" w:rsidRPr="008B12DB">
        <w:t>proposals:</w:t>
      </w:r>
    </w:p>
    <w:p w14:paraId="3DEE760B" w14:textId="2298DF5A" w:rsidR="00CE7B10" w:rsidRDefault="00CE7B10" w:rsidP="00E76AEF">
      <w:pPr>
        <w:rPr>
          <w:b/>
          <w:bCs/>
        </w:rPr>
      </w:pPr>
      <w:r w:rsidRPr="00981CAA">
        <w:rPr>
          <w:b/>
          <w:bCs/>
        </w:rPr>
        <w:t>Observation 1: SIB19 is transmitted frequently but will be read by UE occasionally and it should be treated differently from other dynamic PDSCH for collision handling.</w:t>
      </w:r>
    </w:p>
    <w:p w14:paraId="59581B3D" w14:textId="5AD62F65" w:rsidR="00426C1B" w:rsidRPr="00860A4B" w:rsidRDefault="00426C1B" w:rsidP="00426C1B">
      <w:pPr>
        <w:rPr>
          <w:b/>
          <w:bCs/>
        </w:rPr>
      </w:pPr>
      <w:r w:rsidRPr="00144001">
        <w:rPr>
          <w:b/>
          <w:bCs/>
        </w:rPr>
        <w:t xml:space="preserve">Observation </w:t>
      </w:r>
      <w:r>
        <w:rPr>
          <w:b/>
          <w:bCs/>
        </w:rPr>
        <w:t>2</w:t>
      </w:r>
      <w:r w:rsidRPr="00144001">
        <w:rPr>
          <w:b/>
          <w:bCs/>
        </w:rPr>
        <w:t>: TA report trigger based on TA change is not appropriate</w:t>
      </w:r>
      <w:r>
        <w:rPr>
          <w:b/>
          <w:bCs/>
        </w:rPr>
        <w:t xml:space="preserve"> for report with finer granularity</w:t>
      </w:r>
      <w:r w:rsidRPr="00144001">
        <w:rPr>
          <w:b/>
          <w:bCs/>
        </w:rPr>
        <w:t xml:space="preserve">. </w:t>
      </w:r>
      <w:r>
        <w:rPr>
          <w:b/>
          <w:bCs/>
        </w:rPr>
        <w:t>For</w:t>
      </w:r>
      <w:r w:rsidRPr="00144001">
        <w:rPr>
          <w:b/>
          <w:bCs/>
        </w:rPr>
        <w:t xml:space="preserve"> TA </w:t>
      </w:r>
      <w:r w:rsidR="009E5A8A">
        <w:rPr>
          <w:b/>
          <w:bCs/>
        </w:rPr>
        <w:t xml:space="preserve">tacking </w:t>
      </w:r>
      <w:r w:rsidRPr="00144001">
        <w:rPr>
          <w:b/>
          <w:bCs/>
        </w:rPr>
        <w:t>accuracy less than half of symbol duration</w:t>
      </w:r>
      <w:r w:rsidR="009E5A8A">
        <w:rPr>
          <w:b/>
          <w:bCs/>
        </w:rPr>
        <w:t xml:space="preserve"> at Network</w:t>
      </w:r>
      <w:r w:rsidRPr="00144001">
        <w:rPr>
          <w:b/>
          <w:bCs/>
        </w:rPr>
        <w:t>, the periodicity of TA report can be far larger than 10 seconds.</w:t>
      </w:r>
    </w:p>
    <w:p w14:paraId="46FC729F" w14:textId="77777777" w:rsidR="00426C1B" w:rsidRDefault="00426C1B" w:rsidP="00426C1B">
      <w:pPr>
        <w:rPr>
          <w:b/>
          <w:bCs/>
        </w:rPr>
      </w:pPr>
      <w:r w:rsidRPr="00D12C69">
        <w:rPr>
          <w:b/>
          <w:bCs/>
        </w:rPr>
        <w:t>Proposal 1: For collision case 3</w:t>
      </w:r>
    </w:p>
    <w:p w14:paraId="68D950CE" w14:textId="77777777" w:rsidR="00C75F5C" w:rsidRPr="00CF180F" w:rsidRDefault="00C75F5C" w:rsidP="00C75F5C">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73FDDBA1" w14:textId="77777777" w:rsidR="00C75F5C" w:rsidRPr="00CF180F" w:rsidRDefault="00C75F5C" w:rsidP="00C75F5C">
      <w:pPr>
        <w:pStyle w:val="ListParagraph"/>
        <w:numPr>
          <w:ilvl w:val="1"/>
          <w:numId w:val="29"/>
        </w:numPr>
        <w:rPr>
          <w:b/>
          <w:bCs/>
        </w:rPr>
      </w:pPr>
      <w:r w:rsidRPr="00CF180F">
        <w:rPr>
          <w:b/>
          <w:bCs/>
        </w:rPr>
        <w:t xml:space="preserve">UL overriding DL, </w:t>
      </w:r>
    </w:p>
    <w:p w14:paraId="6CDFA5CC" w14:textId="77777777" w:rsidR="00C75F5C" w:rsidRPr="00CF180F" w:rsidRDefault="00C75F5C" w:rsidP="00C75F5C">
      <w:pPr>
        <w:pStyle w:val="ListParagraph"/>
        <w:numPr>
          <w:ilvl w:val="1"/>
          <w:numId w:val="29"/>
        </w:numPr>
        <w:rPr>
          <w:b/>
          <w:bCs/>
        </w:rPr>
      </w:pPr>
      <w:r w:rsidRPr="00CF180F">
        <w:rPr>
          <w:b/>
          <w:bCs/>
        </w:rPr>
        <w:t>DL overriding UL,</w:t>
      </w:r>
    </w:p>
    <w:p w14:paraId="597F9DF0" w14:textId="5AE87C1E" w:rsidR="00426C1B" w:rsidRDefault="00C75F5C" w:rsidP="00C75F5C">
      <w:pPr>
        <w:pStyle w:val="ListParagraph"/>
        <w:numPr>
          <w:ilvl w:val="1"/>
          <w:numId w:val="29"/>
        </w:numPr>
        <w:rPr>
          <w:b/>
          <w:bCs/>
        </w:rPr>
      </w:pPr>
      <w:r w:rsidRPr="00CF180F">
        <w:rPr>
          <w:b/>
          <w:bCs/>
        </w:rPr>
        <w:t>up to UE to drop one direction</w:t>
      </w:r>
      <w:r w:rsidR="00426C1B">
        <w:rPr>
          <w:b/>
          <w:bCs/>
        </w:rPr>
        <w:t>.</w:t>
      </w:r>
    </w:p>
    <w:p w14:paraId="0FDAEEA3" w14:textId="77777777" w:rsidR="00426C1B" w:rsidRDefault="00426C1B" w:rsidP="00426C1B">
      <w:pPr>
        <w:pStyle w:val="ListParagraph"/>
        <w:numPr>
          <w:ilvl w:val="0"/>
          <w:numId w:val="29"/>
        </w:numPr>
        <w:rPr>
          <w:b/>
          <w:bCs/>
        </w:rPr>
      </w:pPr>
      <w:r>
        <w:rPr>
          <w:b/>
          <w:bCs/>
        </w:rPr>
        <w:t>Support network configuration to override the defined priority rule per pair of channel types.</w:t>
      </w:r>
    </w:p>
    <w:p w14:paraId="5D018CA6" w14:textId="77777777" w:rsidR="00426C1B" w:rsidRPr="00643DE7" w:rsidRDefault="00426C1B" w:rsidP="00426C1B">
      <w:pPr>
        <w:pStyle w:val="ListParagraph"/>
      </w:pPr>
    </w:p>
    <w:p w14:paraId="32881D80" w14:textId="5CE30DB0" w:rsidR="00426C1B" w:rsidRDefault="00426C1B" w:rsidP="00426C1B">
      <w:pPr>
        <w:rPr>
          <w:b/>
          <w:bCs/>
        </w:rPr>
      </w:pPr>
      <w:r w:rsidRPr="00D12C69">
        <w:rPr>
          <w:b/>
          <w:bCs/>
        </w:rPr>
        <w:t xml:space="preserve">Proposal </w:t>
      </w:r>
      <w:r>
        <w:rPr>
          <w:b/>
          <w:bCs/>
        </w:rPr>
        <w:t>2</w:t>
      </w:r>
      <w:r w:rsidRPr="00D12C69">
        <w:rPr>
          <w:b/>
          <w:bCs/>
        </w:rPr>
        <w:t xml:space="preserve">: For collision case </w:t>
      </w:r>
      <w:r>
        <w:rPr>
          <w:b/>
          <w:bCs/>
        </w:rPr>
        <w:t>4</w:t>
      </w:r>
    </w:p>
    <w:p w14:paraId="0386B6B7" w14:textId="77777777" w:rsidR="00C75F5C" w:rsidRPr="00CF180F" w:rsidRDefault="00C75F5C" w:rsidP="00C75F5C">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621C3470" w14:textId="77777777" w:rsidR="00C75F5C" w:rsidRPr="00CF180F" w:rsidRDefault="00C75F5C" w:rsidP="00C75F5C">
      <w:pPr>
        <w:pStyle w:val="ListParagraph"/>
        <w:numPr>
          <w:ilvl w:val="1"/>
          <w:numId w:val="29"/>
        </w:numPr>
        <w:rPr>
          <w:b/>
          <w:bCs/>
        </w:rPr>
      </w:pPr>
      <w:r w:rsidRPr="00CF180F">
        <w:rPr>
          <w:b/>
          <w:bCs/>
        </w:rPr>
        <w:t xml:space="preserve">UL overriding DL, </w:t>
      </w:r>
    </w:p>
    <w:p w14:paraId="6F14A219" w14:textId="77777777" w:rsidR="00C75F5C" w:rsidRPr="00CF180F" w:rsidRDefault="00C75F5C" w:rsidP="00C75F5C">
      <w:pPr>
        <w:pStyle w:val="ListParagraph"/>
        <w:numPr>
          <w:ilvl w:val="1"/>
          <w:numId w:val="29"/>
        </w:numPr>
        <w:rPr>
          <w:b/>
          <w:bCs/>
        </w:rPr>
      </w:pPr>
      <w:r w:rsidRPr="00CF180F">
        <w:rPr>
          <w:b/>
          <w:bCs/>
        </w:rPr>
        <w:t>DL overriding UL,</w:t>
      </w:r>
    </w:p>
    <w:p w14:paraId="7482FAD5" w14:textId="059B8B20" w:rsidR="00426C1B" w:rsidRDefault="00C75F5C" w:rsidP="00C75F5C">
      <w:pPr>
        <w:pStyle w:val="ListParagraph"/>
        <w:numPr>
          <w:ilvl w:val="1"/>
          <w:numId w:val="29"/>
        </w:numPr>
        <w:rPr>
          <w:b/>
          <w:bCs/>
        </w:rPr>
      </w:pPr>
      <w:r w:rsidRPr="00CF180F">
        <w:rPr>
          <w:b/>
          <w:bCs/>
        </w:rPr>
        <w:t>up to UE to drop one direction</w:t>
      </w:r>
      <w:r w:rsidR="00426C1B">
        <w:rPr>
          <w:b/>
          <w:bCs/>
        </w:rPr>
        <w:t>.</w:t>
      </w:r>
    </w:p>
    <w:p w14:paraId="5FDDB0BB" w14:textId="77777777" w:rsidR="00426C1B" w:rsidRDefault="00426C1B" w:rsidP="00426C1B">
      <w:pPr>
        <w:pStyle w:val="ListParagraph"/>
        <w:numPr>
          <w:ilvl w:val="0"/>
          <w:numId w:val="29"/>
        </w:numPr>
        <w:rPr>
          <w:b/>
          <w:bCs/>
        </w:rPr>
      </w:pPr>
      <w:r>
        <w:rPr>
          <w:b/>
          <w:bCs/>
        </w:rPr>
        <w:t>Support network configuration to override the defined priority rule per pair of channel types.</w:t>
      </w:r>
    </w:p>
    <w:p w14:paraId="59E5A0D6" w14:textId="77777777" w:rsidR="00426C1B" w:rsidRPr="00350E15" w:rsidRDefault="00426C1B" w:rsidP="00E76AEF">
      <w:pPr>
        <w:rPr>
          <w:b/>
          <w:bCs/>
        </w:rPr>
      </w:pPr>
    </w:p>
    <w:p w14:paraId="749ADE2C" w14:textId="170E57E4" w:rsidR="008B12DB" w:rsidRPr="008B12DB" w:rsidRDefault="008B12DB" w:rsidP="008B12DB">
      <w:pPr>
        <w:rPr>
          <w:rStyle w:val="ui-provider"/>
          <w:b/>
          <w:bCs/>
        </w:rPr>
      </w:pPr>
      <w:r w:rsidRPr="008B12DB">
        <w:rPr>
          <w:rStyle w:val="ui-provider"/>
          <w:b/>
          <w:bCs/>
        </w:rPr>
        <w:t xml:space="preserve">Proposal </w:t>
      </w:r>
      <w:r w:rsidR="00426C1B">
        <w:rPr>
          <w:rStyle w:val="ui-provider"/>
          <w:b/>
          <w:bCs/>
        </w:rPr>
        <w:t>3</w:t>
      </w:r>
      <w:r w:rsidRPr="008B12DB">
        <w:rPr>
          <w:rStyle w:val="ui-provider"/>
          <w:b/>
          <w:bCs/>
        </w:rPr>
        <w:t>: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0CF44218" w14:textId="2C0274FB" w:rsidR="00FF1A9D" w:rsidRPr="00F5091B" w:rsidRDefault="00F5091B" w:rsidP="00E76AEF">
      <w:pPr>
        <w:rPr>
          <w:b/>
          <w:bCs/>
        </w:rPr>
      </w:pPr>
      <w:r w:rsidRPr="00F5091B">
        <w:rPr>
          <w:b/>
          <w:bCs/>
        </w:rPr>
        <w:t xml:space="preserve">Proposal </w:t>
      </w:r>
      <w:r w:rsidR="00426C1B">
        <w:rPr>
          <w:b/>
          <w:bCs/>
        </w:rPr>
        <w:t>4</w:t>
      </w:r>
      <w:r w:rsidRPr="00F5091B">
        <w:rPr>
          <w:b/>
          <w:bCs/>
        </w:rPr>
        <w:t>: For HD-FDD UEs in NR NTN, UE feature FG 26-4 is mandatory.</w:t>
      </w:r>
    </w:p>
    <w:p w14:paraId="2A80FF77" w14:textId="75F96902" w:rsidR="008B12DB" w:rsidRPr="008B12DB" w:rsidRDefault="008B12DB" w:rsidP="008B12DB">
      <w:pPr>
        <w:rPr>
          <w:b/>
          <w:bCs/>
        </w:rPr>
      </w:pPr>
      <w:r w:rsidRPr="008B12DB">
        <w:rPr>
          <w:b/>
          <w:bCs/>
        </w:rPr>
        <w:t xml:space="preserve">Proposal </w:t>
      </w:r>
      <w:r w:rsidR="00426C1B">
        <w:rPr>
          <w:b/>
          <w:bCs/>
        </w:rPr>
        <w:t>5</w:t>
      </w:r>
      <w:r w:rsidRPr="008B12DB">
        <w:rPr>
          <w:b/>
          <w:bCs/>
        </w:rPr>
        <w:t>: For HD-FDD UEs in NR NTN, support a</w:t>
      </w:r>
      <w:r w:rsidR="00426C1B">
        <w:rPr>
          <w:b/>
          <w:bCs/>
        </w:rPr>
        <w:t xml:space="preserve">n enhanced </w:t>
      </w:r>
      <w:r w:rsidRPr="008B12DB">
        <w:rPr>
          <w:b/>
          <w:bCs/>
        </w:rPr>
        <w:t xml:space="preserve">UE specific TA report with the granularity of the duration of a UL symbol.  </w:t>
      </w:r>
    </w:p>
    <w:p w14:paraId="43F37820" w14:textId="1E0ED9EB" w:rsidR="00426C1B" w:rsidRPr="008B12DB" w:rsidRDefault="00426C1B" w:rsidP="00426C1B">
      <w:pPr>
        <w:rPr>
          <w:b/>
          <w:bCs/>
        </w:rPr>
      </w:pPr>
      <w:r w:rsidRPr="008B12DB">
        <w:rPr>
          <w:b/>
          <w:bCs/>
        </w:rPr>
        <w:t xml:space="preserve">Proposal </w:t>
      </w:r>
      <w:r w:rsidR="00C75611">
        <w:rPr>
          <w:b/>
          <w:bCs/>
        </w:rPr>
        <w:t>6</w:t>
      </w:r>
      <w:r w:rsidRPr="008B12DB">
        <w:rPr>
          <w:b/>
          <w:bCs/>
        </w:rPr>
        <w:t xml:space="preserve">: For HD-FDD UEs in NR NTN, support </w:t>
      </w:r>
      <w:r>
        <w:rPr>
          <w:b/>
          <w:bCs/>
        </w:rPr>
        <w:t xml:space="preserve">periodic report of enhanced </w:t>
      </w:r>
      <w:r w:rsidRPr="008B12DB">
        <w:rPr>
          <w:b/>
          <w:bCs/>
        </w:rPr>
        <w:t xml:space="preserve">UE </w:t>
      </w:r>
      <w:r>
        <w:rPr>
          <w:b/>
          <w:bCs/>
        </w:rPr>
        <w:t xml:space="preserve">TA </w:t>
      </w:r>
      <w:r w:rsidRPr="008B12DB">
        <w:rPr>
          <w:b/>
          <w:bCs/>
        </w:rPr>
        <w:t>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4D5C6F7B" w14:textId="446657D1" w:rsidR="00CE2FB0" w:rsidRPr="00CE2FB0" w:rsidRDefault="00902C8D" w:rsidP="00CE2FB0">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Chair’s note</w:t>
      </w:r>
      <w:r w:rsidR="00CE2FB0" w:rsidRPr="00CE2FB0">
        <w:rPr>
          <w:rFonts w:ascii="Times New Roman" w:hAnsi="Times New Roman"/>
          <w:sz w:val="20"/>
          <w:szCs w:val="20"/>
        </w:rPr>
        <w:t xml:space="preserve">, </w:t>
      </w:r>
      <w:r>
        <w:rPr>
          <w:rFonts w:ascii="Times New Roman" w:hAnsi="Times New Roman"/>
          <w:sz w:val="20"/>
          <w:szCs w:val="20"/>
        </w:rPr>
        <w:t>RAN1#118</w:t>
      </w:r>
      <w:r w:rsidR="00CE2FB0" w:rsidRPr="00CE2FB0">
        <w:rPr>
          <w:rFonts w:ascii="Times New Roman" w:hAnsi="Times New Roman"/>
          <w:sz w:val="20"/>
          <w:szCs w:val="20"/>
        </w:rPr>
        <w:t>.</w:t>
      </w:r>
    </w:p>
    <w:p w14:paraId="3AAAC672" w14:textId="77777777" w:rsidR="009633B1" w:rsidRPr="008B12DB" w:rsidRDefault="009633B1" w:rsidP="009633B1">
      <w:pPr>
        <w:pStyle w:val="ListParagraph"/>
        <w:ind w:left="567"/>
        <w:rPr>
          <w:rFonts w:ascii="Times New Roman" w:hAnsi="Times New Roman"/>
          <w:sz w:val="20"/>
          <w:szCs w:val="20"/>
        </w:rPr>
      </w:pP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7EDC4" w14:textId="77777777" w:rsidR="007300DC" w:rsidRDefault="007300DC">
      <w:r>
        <w:separator/>
      </w:r>
    </w:p>
  </w:endnote>
  <w:endnote w:type="continuationSeparator" w:id="0">
    <w:p w14:paraId="2CA22F13" w14:textId="77777777" w:rsidR="007300DC" w:rsidRDefault="007300DC">
      <w:r>
        <w:continuationSeparator/>
      </w:r>
    </w:p>
  </w:endnote>
  <w:endnote w:type="continuationNotice" w:id="1">
    <w:p w14:paraId="19D2040C" w14:textId="77777777" w:rsidR="007300DC" w:rsidRDefault="00730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F7ECE" w14:textId="77777777" w:rsidR="007300DC" w:rsidRDefault="007300DC">
      <w:r>
        <w:separator/>
      </w:r>
    </w:p>
  </w:footnote>
  <w:footnote w:type="continuationSeparator" w:id="0">
    <w:p w14:paraId="33FEED36" w14:textId="77777777" w:rsidR="007300DC" w:rsidRDefault="007300DC">
      <w:r>
        <w:continuationSeparator/>
      </w:r>
    </w:p>
  </w:footnote>
  <w:footnote w:type="continuationNotice" w:id="1">
    <w:p w14:paraId="68F4586C" w14:textId="77777777" w:rsidR="007300DC" w:rsidRDefault="00730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9403B8"/>
    <w:multiLevelType w:val="hybridMultilevel"/>
    <w:tmpl w:val="ADF4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F7166"/>
    <w:multiLevelType w:val="hybridMultilevel"/>
    <w:tmpl w:val="6A585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0"/>
  </w:num>
  <w:num w:numId="3" w16cid:durableId="1472946456">
    <w:abstractNumId w:val="3"/>
  </w:num>
  <w:num w:numId="4" w16cid:durableId="1437751156">
    <w:abstractNumId w:val="13"/>
  </w:num>
  <w:num w:numId="5" w16cid:durableId="786508006">
    <w:abstractNumId w:val="12"/>
  </w:num>
  <w:num w:numId="6" w16cid:durableId="168952583">
    <w:abstractNumId w:val="19"/>
  </w:num>
  <w:num w:numId="7" w16cid:durableId="712191898">
    <w:abstractNumId w:val="28"/>
  </w:num>
  <w:num w:numId="8" w16cid:durableId="1835800963">
    <w:abstractNumId w:val="20"/>
  </w:num>
  <w:num w:numId="9" w16cid:durableId="1730808970">
    <w:abstractNumId w:val="16"/>
  </w:num>
  <w:num w:numId="10" w16cid:durableId="1539511075">
    <w:abstractNumId w:val="27"/>
  </w:num>
  <w:num w:numId="11" w16cid:durableId="1162895015">
    <w:abstractNumId w:val="15"/>
  </w:num>
  <w:num w:numId="12" w16cid:durableId="1785925779">
    <w:abstractNumId w:val="21"/>
  </w:num>
  <w:num w:numId="13" w16cid:durableId="209149128">
    <w:abstractNumId w:val="17"/>
  </w:num>
  <w:num w:numId="14" w16cid:durableId="205219534">
    <w:abstractNumId w:val="10"/>
  </w:num>
  <w:num w:numId="15" w16cid:durableId="884098180">
    <w:abstractNumId w:val="14"/>
  </w:num>
  <w:num w:numId="16" w16cid:durableId="154419025">
    <w:abstractNumId w:val="5"/>
  </w:num>
  <w:num w:numId="17" w16cid:durableId="249120146">
    <w:abstractNumId w:val="18"/>
  </w:num>
  <w:num w:numId="18" w16cid:durableId="1557930572">
    <w:abstractNumId w:val="4"/>
  </w:num>
  <w:num w:numId="19" w16cid:durableId="1992904163">
    <w:abstractNumId w:val="11"/>
  </w:num>
  <w:num w:numId="20" w16cid:durableId="948271528">
    <w:abstractNumId w:val="23"/>
  </w:num>
  <w:num w:numId="21" w16cid:durableId="1533227411">
    <w:abstractNumId w:val="7"/>
  </w:num>
  <w:num w:numId="22" w16cid:durableId="1327629109">
    <w:abstractNumId w:val="8"/>
  </w:num>
  <w:num w:numId="23" w16cid:durableId="159657706">
    <w:abstractNumId w:val="25"/>
  </w:num>
  <w:num w:numId="24" w16cid:durableId="205607743">
    <w:abstractNumId w:val="2"/>
  </w:num>
  <w:num w:numId="25" w16cid:durableId="1771706802">
    <w:abstractNumId w:val="24"/>
  </w:num>
  <w:num w:numId="26" w16cid:durableId="1146749303">
    <w:abstractNumId w:val="26"/>
  </w:num>
  <w:num w:numId="27" w16cid:durableId="1263688658">
    <w:abstractNumId w:val="6"/>
  </w:num>
  <w:num w:numId="28" w16cid:durableId="906113960">
    <w:abstractNumId w:val="1"/>
  </w:num>
  <w:num w:numId="29" w16cid:durableId="55308280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72C"/>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9EA"/>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AFC"/>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108"/>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C99"/>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701"/>
    <w:rsid w:val="000C393F"/>
    <w:rsid w:val="000C3D7F"/>
    <w:rsid w:val="000C4065"/>
    <w:rsid w:val="000C4137"/>
    <w:rsid w:val="000C4538"/>
    <w:rsid w:val="000C4912"/>
    <w:rsid w:val="000C4918"/>
    <w:rsid w:val="000C4C76"/>
    <w:rsid w:val="000C5759"/>
    <w:rsid w:val="000C5E7D"/>
    <w:rsid w:val="000C61BD"/>
    <w:rsid w:val="000C6496"/>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0E3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804"/>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001"/>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6FA"/>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A30"/>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1EEC"/>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1F6"/>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45E8"/>
    <w:rsid w:val="001F4E57"/>
    <w:rsid w:val="001F5204"/>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082"/>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75E"/>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3B7B"/>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8C0"/>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0CDC"/>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72D"/>
    <w:rsid w:val="00285894"/>
    <w:rsid w:val="00285D85"/>
    <w:rsid w:val="00285E28"/>
    <w:rsid w:val="002863D0"/>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EF"/>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2B"/>
    <w:rsid w:val="002B3EFA"/>
    <w:rsid w:val="002B3F4A"/>
    <w:rsid w:val="002B4122"/>
    <w:rsid w:val="002B4297"/>
    <w:rsid w:val="002B439A"/>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C57"/>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794"/>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4A"/>
    <w:rsid w:val="0030749E"/>
    <w:rsid w:val="0030761B"/>
    <w:rsid w:val="00307A73"/>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9C"/>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00C"/>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AD6"/>
    <w:rsid w:val="00341CFA"/>
    <w:rsid w:val="0034246D"/>
    <w:rsid w:val="0034249E"/>
    <w:rsid w:val="0034305B"/>
    <w:rsid w:val="0034363F"/>
    <w:rsid w:val="00343C24"/>
    <w:rsid w:val="00343FA6"/>
    <w:rsid w:val="00344725"/>
    <w:rsid w:val="00344901"/>
    <w:rsid w:val="00344964"/>
    <w:rsid w:val="003449B1"/>
    <w:rsid w:val="003450BC"/>
    <w:rsid w:val="0034511B"/>
    <w:rsid w:val="003452F0"/>
    <w:rsid w:val="00345B37"/>
    <w:rsid w:val="0034605B"/>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7B"/>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2F57"/>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390"/>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369"/>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B44"/>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72"/>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C1B"/>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9A7"/>
    <w:rsid w:val="00431CB1"/>
    <w:rsid w:val="00431D34"/>
    <w:rsid w:val="00431DB5"/>
    <w:rsid w:val="0043270B"/>
    <w:rsid w:val="00432780"/>
    <w:rsid w:val="00432F8F"/>
    <w:rsid w:val="00432F9E"/>
    <w:rsid w:val="00432FA5"/>
    <w:rsid w:val="00433106"/>
    <w:rsid w:val="0043359F"/>
    <w:rsid w:val="00433A35"/>
    <w:rsid w:val="00433D8A"/>
    <w:rsid w:val="00434066"/>
    <w:rsid w:val="004346A9"/>
    <w:rsid w:val="00434754"/>
    <w:rsid w:val="0043480E"/>
    <w:rsid w:val="00434C24"/>
    <w:rsid w:val="00434D46"/>
    <w:rsid w:val="00435248"/>
    <w:rsid w:val="0043542F"/>
    <w:rsid w:val="004355EB"/>
    <w:rsid w:val="00435602"/>
    <w:rsid w:val="0043561D"/>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60E"/>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5FBF"/>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AC"/>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361"/>
    <w:rsid w:val="004B55EC"/>
    <w:rsid w:val="004B5856"/>
    <w:rsid w:val="004B6208"/>
    <w:rsid w:val="004B6301"/>
    <w:rsid w:val="004B6366"/>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3A2"/>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07CD8"/>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6EFC"/>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1F9F"/>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6FAD"/>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0"/>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1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26EC"/>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C6A"/>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66F"/>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06B"/>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3DE7"/>
    <w:rsid w:val="00644200"/>
    <w:rsid w:val="0064428B"/>
    <w:rsid w:val="00644386"/>
    <w:rsid w:val="0064442D"/>
    <w:rsid w:val="00644511"/>
    <w:rsid w:val="0064486C"/>
    <w:rsid w:val="00644E60"/>
    <w:rsid w:val="0064505F"/>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1E1C"/>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C86"/>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2DD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D37"/>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0DC"/>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35"/>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1B7D"/>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1E3"/>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986"/>
    <w:rsid w:val="007F2A0D"/>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924"/>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B60"/>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A4B"/>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92"/>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D5B"/>
    <w:rsid w:val="00881F28"/>
    <w:rsid w:val="008826F1"/>
    <w:rsid w:val="008829A4"/>
    <w:rsid w:val="008829DC"/>
    <w:rsid w:val="00882BB1"/>
    <w:rsid w:val="00883004"/>
    <w:rsid w:val="00883179"/>
    <w:rsid w:val="00883E4C"/>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BDD"/>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2C8D"/>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5C69"/>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486"/>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18"/>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3F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164"/>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833"/>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D3A"/>
    <w:rsid w:val="009E4EC6"/>
    <w:rsid w:val="009E4FCC"/>
    <w:rsid w:val="009E5656"/>
    <w:rsid w:val="009E5A8A"/>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42"/>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CAD"/>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A5E"/>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8E6"/>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98A"/>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2EBE"/>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93E"/>
    <w:rsid w:val="00B06BA9"/>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2C6"/>
    <w:rsid w:val="00B147CC"/>
    <w:rsid w:val="00B15141"/>
    <w:rsid w:val="00B151C6"/>
    <w:rsid w:val="00B15C76"/>
    <w:rsid w:val="00B166B4"/>
    <w:rsid w:val="00B1680F"/>
    <w:rsid w:val="00B16815"/>
    <w:rsid w:val="00B16B5F"/>
    <w:rsid w:val="00B16D08"/>
    <w:rsid w:val="00B1719A"/>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2D0"/>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49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CE3"/>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390"/>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C8D"/>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7BC"/>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238"/>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384"/>
    <w:rsid w:val="00C67F34"/>
    <w:rsid w:val="00C67F67"/>
    <w:rsid w:val="00C70366"/>
    <w:rsid w:val="00C7040D"/>
    <w:rsid w:val="00C70789"/>
    <w:rsid w:val="00C70B8C"/>
    <w:rsid w:val="00C71042"/>
    <w:rsid w:val="00C7128F"/>
    <w:rsid w:val="00C71327"/>
    <w:rsid w:val="00C71468"/>
    <w:rsid w:val="00C71847"/>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5004"/>
    <w:rsid w:val="00C75575"/>
    <w:rsid w:val="00C755E8"/>
    <w:rsid w:val="00C75611"/>
    <w:rsid w:val="00C75970"/>
    <w:rsid w:val="00C75AC4"/>
    <w:rsid w:val="00C75C9D"/>
    <w:rsid w:val="00C75F5C"/>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9B6"/>
    <w:rsid w:val="00C85F12"/>
    <w:rsid w:val="00C86379"/>
    <w:rsid w:val="00C864DB"/>
    <w:rsid w:val="00C8669B"/>
    <w:rsid w:val="00C870BA"/>
    <w:rsid w:val="00C8781D"/>
    <w:rsid w:val="00C878E9"/>
    <w:rsid w:val="00C87AF9"/>
    <w:rsid w:val="00C87DD4"/>
    <w:rsid w:val="00C87F58"/>
    <w:rsid w:val="00C901A9"/>
    <w:rsid w:val="00C9047A"/>
    <w:rsid w:val="00C9052B"/>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B55"/>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14AA"/>
    <w:rsid w:val="00CF180F"/>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87"/>
    <w:rsid w:val="00D11ECD"/>
    <w:rsid w:val="00D11FAE"/>
    <w:rsid w:val="00D12371"/>
    <w:rsid w:val="00D12440"/>
    <w:rsid w:val="00D1249E"/>
    <w:rsid w:val="00D126E6"/>
    <w:rsid w:val="00D126F8"/>
    <w:rsid w:val="00D128F5"/>
    <w:rsid w:val="00D12B75"/>
    <w:rsid w:val="00D12C69"/>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72"/>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4D3"/>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8A"/>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CA9"/>
    <w:rsid w:val="00D44EA0"/>
    <w:rsid w:val="00D4504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BD5"/>
    <w:rsid w:val="00D72265"/>
    <w:rsid w:val="00D72633"/>
    <w:rsid w:val="00D72BDC"/>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46A"/>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1EB2"/>
    <w:rsid w:val="00E028E6"/>
    <w:rsid w:val="00E02C20"/>
    <w:rsid w:val="00E02EB4"/>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6B1"/>
    <w:rsid w:val="00E20770"/>
    <w:rsid w:val="00E20855"/>
    <w:rsid w:val="00E20862"/>
    <w:rsid w:val="00E208BA"/>
    <w:rsid w:val="00E20AD1"/>
    <w:rsid w:val="00E214FB"/>
    <w:rsid w:val="00E216A5"/>
    <w:rsid w:val="00E21772"/>
    <w:rsid w:val="00E219EF"/>
    <w:rsid w:val="00E22130"/>
    <w:rsid w:val="00E222C6"/>
    <w:rsid w:val="00E224C9"/>
    <w:rsid w:val="00E22625"/>
    <w:rsid w:val="00E22681"/>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7D6"/>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15C"/>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A7A"/>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024"/>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3F19"/>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979"/>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4FCF"/>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3873"/>
    <w:rsid w:val="00F1403E"/>
    <w:rsid w:val="00F140FE"/>
    <w:rsid w:val="00F1415B"/>
    <w:rsid w:val="00F145D2"/>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900"/>
    <w:rsid w:val="00F20C67"/>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03"/>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616"/>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0C2"/>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C8"/>
    <w:rsid w:val="00F77BD4"/>
    <w:rsid w:val="00F77C47"/>
    <w:rsid w:val="00F77CFA"/>
    <w:rsid w:val="00F8001D"/>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D23"/>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4502325">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1784</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2024-10-04T17:14:00Z</dcterms:created>
  <dcterms:modified xsi:type="dcterms:W3CDTF">2024-10-04T17:14:00Z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